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6B32" w:rsidRPr="006E23E9" w:rsidRDefault="00F26B32" w:rsidP="00EF3980">
      <w:pPr>
        <w:spacing w:before="100" w:beforeAutospacing="1" w:after="100" w:afterAutospacing="1"/>
        <w:outlineLvl w:val="1"/>
        <w:rPr>
          <w:b/>
          <w:bCs/>
          <w:sz w:val="36"/>
          <w:szCs w:val="36"/>
        </w:rPr>
      </w:pPr>
      <w:r w:rsidRPr="006E23E9">
        <w:rPr>
          <w:b/>
          <w:bCs/>
          <w:sz w:val="36"/>
          <w:szCs w:val="3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4.25pt;height:540pt">
            <v:imagedata r:id="rId4" o:title=""/>
          </v:shape>
        </w:pict>
      </w:r>
    </w:p>
    <w:p w:rsidR="00F26B32" w:rsidRDefault="00F26B32" w:rsidP="00EF3980">
      <w:pPr>
        <w:spacing w:before="100" w:beforeAutospacing="1" w:after="100" w:afterAutospacing="1"/>
        <w:outlineLvl w:val="1"/>
        <w:rPr>
          <w:b/>
          <w:bCs/>
          <w:sz w:val="36"/>
          <w:szCs w:val="36"/>
        </w:rPr>
      </w:pPr>
    </w:p>
    <w:p w:rsidR="00F26B32" w:rsidRDefault="00F26B32" w:rsidP="00EF3980">
      <w:pPr>
        <w:spacing w:before="100" w:beforeAutospacing="1" w:after="100" w:afterAutospacing="1"/>
        <w:outlineLvl w:val="1"/>
        <w:rPr>
          <w:b/>
          <w:bCs/>
          <w:sz w:val="36"/>
          <w:szCs w:val="36"/>
        </w:rPr>
      </w:pPr>
    </w:p>
    <w:p w:rsidR="00F26B32" w:rsidRDefault="00F26B32" w:rsidP="00EF3980">
      <w:pPr>
        <w:spacing w:before="100" w:beforeAutospacing="1" w:after="100" w:afterAutospacing="1"/>
        <w:outlineLvl w:val="1"/>
        <w:rPr>
          <w:b/>
          <w:bCs/>
          <w:sz w:val="36"/>
          <w:szCs w:val="36"/>
        </w:rPr>
      </w:pPr>
    </w:p>
    <w:p w:rsidR="00F26B32" w:rsidRDefault="00F26B32" w:rsidP="00EF3980">
      <w:pPr>
        <w:spacing w:before="100" w:beforeAutospacing="1" w:after="100" w:afterAutospacing="1"/>
        <w:outlineLvl w:val="1"/>
        <w:rPr>
          <w:b/>
          <w:bCs/>
          <w:sz w:val="36"/>
          <w:szCs w:val="36"/>
        </w:rPr>
      </w:pPr>
    </w:p>
    <w:p w:rsidR="00F26B32" w:rsidRDefault="00F26B32" w:rsidP="00EF3980">
      <w:pPr>
        <w:spacing w:before="100" w:beforeAutospacing="1" w:after="100" w:afterAutospacing="1"/>
        <w:outlineLvl w:val="1"/>
        <w:rPr>
          <w:b/>
          <w:bCs/>
          <w:sz w:val="36"/>
          <w:szCs w:val="36"/>
        </w:rPr>
      </w:pPr>
    </w:p>
    <w:p w:rsidR="00F26B32" w:rsidRDefault="00F26B32" w:rsidP="000E4868">
      <w:pPr>
        <w:spacing w:before="100" w:beforeAutospacing="1" w:after="100" w:afterAutospacing="1"/>
        <w:ind w:left="4248" w:firstLine="708"/>
        <w:outlineLvl w:val="1"/>
        <w:rPr>
          <w:b/>
          <w:bCs/>
          <w:sz w:val="36"/>
          <w:szCs w:val="36"/>
        </w:rPr>
      </w:pPr>
    </w:p>
    <w:p w:rsidR="00F26B32" w:rsidRDefault="00F26B32" w:rsidP="000E4868">
      <w:pPr>
        <w:spacing w:before="100" w:beforeAutospacing="1" w:after="100" w:afterAutospacing="1"/>
        <w:ind w:left="4248" w:firstLine="708"/>
        <w:outlineLvl w:val="1"/>
        <w:rPr>
          <w:b/>
          <w:bCs/>
          <w:sz w:val="36"/>
          <w:szCs w:val="36"/>
        </w:rPr>
      </w:pPr>
    </w:p>
    <w:p w:rsidR="00F26B32" w:rsidRPr="000E4868" w:rsidRDefault="00F26B32" w:rsidP="000E4868">
      <w:pPr>
        <w:spacing w:before="100" w:beforeAutospacing="1" w:after="100" w:afterAutospacing="1"/>
        <w:ind w:left="4248" w:firstLine="708"/>
        <w:outlineLvl w:val="1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Пояснительная записка.</w:t>
      </w:r>
    </w:p>
    <w:p w:rsidR="00F26B32" w:rsidRPr="00F67647" w:rsidRDefault="00F26B32" w:rsidP="00EF3980">
      <w:pPr>
        <w:spacing w:before="100" w:beforeAutospacing="1" w:after="100" w:afterAutospacing="1"/>
        <w:rPr>
          <w:sz w:val="28"/>
          <w:szCs w:val="28"/>
        </w:rPr>
      </w:pPr>
      <w:r w:rsidRPr="00F67647">
        <w:rPr>
          <w:sz w:val="28"/>
          <w:szCs w:val="28"/>
        </w:rPr>
        <w:t> </w:t>
      </w:r>
      <w:r w:rsidRPr="00F67647">
        <w:rPr>
          <w:b/>
          <w:sz w:val="28"/>
          <w:szCs w:val="28"/>
        </w:rPr>
        <w:t>Рабочая программа  для 4 класса</w:t>
      </w:r>
      <w:r w:rsidRPr="00F67647">
        <w:rPr>
          <w:sz w:val="28"/>
          <w:szCs w:val="28"/>
        </w:rPr>
        <w:t xml:space="preserve">    разработана в соответствии с Приказом Минобрнауки РФ от 06.10.2009 №373 «Об утверждении и введении в действие федерального государственного образовательного стандарта начального общего образования» ( в редакции от 31.12.2015г.) </w:t>
      </w:r>
    </w:p>
    <w:p w:rsidR="00F26B32" w:rsidRDefault="00F26B32" w:rsidP="00EF3980">
      <w:pPr>
        <w:spacing w:before="100" w:beforeAutospacing="1" w:after="100" w:afterAutospacing="1"/>
        <w:outlineLvl w:val="1"/>
        <w:rPr>
          <w:b/>
          <w:bCs/>
          <w:sz w:val="36"/>
          <w:szCs w:val="36"/>
        </w:rPr>
      </w:pPr>
    </w:p>
    <w:p w:rsidR="00F26B32" w:rsidRPr="002A7B74" w:rsidRDefault="00F26B32" w:rsidP="00EF3980">
      <w:pPr>
        <w:spacing w:before="100" w:beforeAutospacing="1" w:after="100" w:afterAutospacing="1"/>
        <w:outlineLvl w:val="1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1.Планируемые результаты.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D349D1">
        <w:rPr>
          <w:b/>
          <w:sz w:val="24"/>
          <w:szCs w:val="24"/>
        </w:rPr>
        <w:t>Универсальными компетенциями</w:t>
      </w:r>
      <w:r w:rsidRPr="002A7B74">
        <w:rPr>
          <w:sz w:val="24"/>
          <w:szCs w:val="24"/>
        </w:rPr>
        <w:t xml:space="preserve"> учащихся на этапе начального общего образования по физической культуре являются: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умения организовывать собственную деятельность, выбирать и использовать средства для достижения ее цели;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умения активно включаться в коллективную деятельность, взаимодействовать со сверстниками в достижении общих целей;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умения доносить информацию в доступной, эмоционально-яркой форме в процессе общения и взаимодействия со сверстниками и взрослыми людьми.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D349D1">
        <w:rPr>
          <w:b/>
          <w:sz w:val="24"/>
          <w:szCs w:val="24"/>
        </w:rPr>
        <w:t>Личностными результатами освоения учащимися</w:t>
      </w:r>
      <w:r w:rsidRPr="002A7B74">
        <w:rPr>
          <w:sz w:val="24"/>
          <w:szCs w:val="24"/>
        </w:rPr>
        <w:t xml:space="preserve"> содержания программы по физической культуре являются следующие умения: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активно включаться в общение и взаимодействие со сверстниками на принципах уважения и доброжелательности, взаимопомощи и сопереживания;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проявлять положительные качества личности и управлять своими эмоциями в различных (нестандартных) ситуациях и условиях;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проявлять дисциплинированность, трудолюбие и упорство в достижении поставленных целей;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оказывать бескорыстную помощь своим сверстникам, находить с ними общий язык и общие интересы.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EF3980">
        <w:rPr>
          <w:b/>
          <w:sz w:val="32"/>
          <w:szCs w:val="32"/>
        </w:rPr>
        <w:t>Метапредметными результатами</w:t>
      </w:r>
      <w:r w:rsidRPr="002A7B74">
        <w:rPr>
          <w:sz w:val="24"/>
          <w:szCs w:val="24"/>
        </w:rPr>
        <w:t xml:space="preserve"> освоения учащимися содержания программы по физической культуре являются следующие умения: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характеризовать явления (действия и поступки), давать им объективную оценку на основе освоенных знаний и имеющегося опыта;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находить ошибки при выполнении учебных заданий, отбирать способы их исправления;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общаться и взаимодействовать со сверстниками на принципах взаимоуважения и взаимопомощи, дружбы и толерантности;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обеспечивать защиту и сохранность природы во время активного отдыха и занятий физической культурой;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организовывать самостоятельную деятельность с учетом требований ее безопасности, сохранности инвентаря и оборудования, организации места занятий;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планировать собственную деятельность, распределять нагрузку и отдых в процессе ее выполнения;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анализировать и объективно оценивать результаты собственного труда, находить возможности и способы их улучшения;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видеть красоту движений, выделять и обосновывать эстетические признаки в движениях и передвижениях человека;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оценивать красоту телосложения и осанки, сравнивать их с эталонными образцами;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управлять эмоциями при общении со сверстниками и взрослыми, сохранять хладнокровие, сдержанность, рассудительность;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         — технически правильно выполнять двигательные действия из базовых видов спорта, использовать их в игровой и соревновательной деятельности.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155ABB">
        <w:rPr>
          <w:b/>
          <w:sz w:val="24"/>
          <w:szCs w:val="24"/>
        </w:rPr>
        <w:t>Предметными результатами освоения</w:t>
      </w:r>
      <w:r w:rsidRPr="002A7B74">
        <w:rPr>
          <w:sz w:val="24"/>
          <w:szCs w:val="24"/>
        </w:rPr>
        <w:t xml:space="preserve"> учащимися содержания программы по физической культуре являются следующие умения: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планировать занятия физическими упражнениями в режиме дня, организовывать отдых и досуг с использованием средств физической культуры;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излагать факты истории развития физической культуры, характеризовать ее роль и значение в жизнедеятельности человека, связь с трудовой и военной деятельностью;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представлять физическую культуру как средство укрепления здоровья, физического развития и физической подготовки человека;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измерять (познавать) индивидуальные показатели физического развития (длину и массу тела), развития основных физических качеств;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оказывать посильную помощь и моральную поддержку сверстникам при выполнении учебных заданий, доброжелательно и уважительно объяснять ошибки и способы их устранения;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организовывать и проводить со сверстниками подвижные игры и элементы соревнований, осуществлять их объективное судейство;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бережно обращаться с инвентарем и оборудованием, соблюдать требования техники безопасности к местам проведения;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организовывать и проводить занятия физической культурой с разной целевой направленностью, подбирать для них физические упражнения и выполнять их с заданной дозировкой нагрузки;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характеризовать физическую нагрузку по показателю частоты пульса, регулировать ее напряженность во время занятий по развитию физических качеств;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взаимодействовать со сверстниками по правилам проведения подвижных игр и соревнований;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в доступной форме объяснять правила (технику) выполнения двигательных действий, анализировать и находить ошибки, эффективно их исправлять;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подавать строевые команды, вести подсчет при выполнении общеразвивающих упражнений;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находить отличительные особенности в выполнении двигательного действия разными учениками, выделять отличительные признаки и элементы;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выполнять акробатические и гимнастические комбинации на высоком техничном уровне, характеризовать признаки техничного исполнения;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выполнять технические действия из базовых видов спорта, применять их в игровой и соревновательной деятельности;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— выполнять жизненно важные двигательные навыки и умения различными способами, в различных изменяющихся, вариативных условиях.</w:t>
      </w:r>
    </w:p>
    <w:p w:rsidR="00F26B32" w:rsidRPr="002A7B74" w:rsidRDefault="00F26B32" w:rsidP="00EF3980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 </w:t>
      </w:r>
    </w:p>
    <w:p w:rsidR="00F26B32" w:rsidRDefault="00F26B32" w:rsidP="00EF3980">
      <w:pPr>
        <w:spacing w:before="100" w:beforeAutospacing="1" w:after="100" w:afterAutospacing="1"/>
        <w:rPr>
          <w:sz w:val="24"/>
          <w:szCs w:val="24"/>
        </w:rPr>
      </w:pPr>
    </w:p>
    <w:p w:rsidR="00F26B32" w:rsidRDefault="00F26B32" w:rsidP="00EF3980">
      <w:pPr>
        <w:spacing w:before="100" w:beforeAutospacing="1" w:after="100" w:afterAutospacing="1"/>
        <w:rPr>
          <w:sz w:val="24"/>
          <w:szCs w:val="24"/>
        </w:rPr>
      </w:pPr>
    </w:p>
    <w:p w:rsidR="00F26B32" w:rsidRPr="0023005B" w:rsidRDefault="00F26B32" w:rsidP="0023005B">
      <w:pPr>
        <w:spacing w:before="100" w:beforeAutospacing="1" w:after="100" w:afterAutospacing="1"/>
        <w:rPr>
          <w:b/>
          <w:sz w:val="28"/>
          <w:szCs w:val="28"/>
        </w:rPr>
      </w:pPr>
    </w:p>
    <w:p w:rsidR="00F26B32" w:rsidRPr="00261F32" w:rsidRDefault="00F26B32" w:rsidP="000E4868">
      <w:pPr>
        <w:spacing w:before="100" w:beforeAutospacing="1" w:after="100" w:afterAutospacing="1"/>
        <w:ind w:left="2832" w:firstLine="708"/>
        <w:outlineLvl w:val="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Содержание  тем учебного курса    </w:t>
      </w:r>
      <w:r w:rsidRPr="002A7B74">
        <w:rPr>
          <w:b/>
          <w:bCs/>
          <w:sz w:val="36"/>
          <w:szCs w:val="36"/>
        </w:rPr>
        <w:t>4 класс</w:t>
      </w:r>
    </w:p>
    <w:p w:rsidR="00F26B32" w:rsidRPr="00261F32" w:rsidRDefault="00F26B32" w:rsidP="0023005B">
      <w:pPr>
        <w:spacing w:before="100" w:beforeAutospacing="1" w:after="100" w:afterAutospacing="1"/>
        <w:jc w:val="center"/>
        <w:rPr>
          <w:b/>
          <w:sz w:val="24"/>
          <w:szCs w:val="24"/>
        </w:rPr>
      </w:pPr>
      <w:r w:rsidRPr="00261F32">
        <w:rPr>
          <w:b/>
          <w:sz w:val="24"/>
          <w:szCs w:val="24"/>
        </w:rPr>
        <w:t>Знания о физической культуре</w:t>
      </w:r>
      <w:r>
        <w:rPr>
          <w:b/>
          <w:sz w:val="24"/>
          <w:szCs w:val="24"/>
        </w:rPr>
        <w:t xml:space="preserve"> 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 xml:space="preserve">История развития физической культуры в России в </w:t>
      </w:r>
      <w:r w:rsidRPr="002A7B74">
        <w:rPr>
          <w:sz w:val="24"/>
          <w:szCs w:val="24"/>
          <w:lang w:val="en-US"/>
        </w:rPr>
        <w:t>XVII</w:t>
      </w:r>
      <w:r w:rsidRPr="002A7B74">
        <w:rPr>
          <w:sz w:val="24"/>
          <w:szCs w:val="24"/>
        </w:rPr>
        <w:t xml:space="preserve"> – </w:t>
      </w:r>
      <w:r w:rsidRPr="002A7B74">
        <w:rPr>
          <w:sz w:val="24"/>
          <w:szCs w:val="24"/>
          <w:lang w:val="en-US"/>
        </w:rPr>
        <w:t>XIX</w:t>
      </w:r>
      <w:r w:rsidRPr="002A7B74">
        <w:rPr>
          <w:sz w:val="24"/>
          <w:szCs w:val="24"/>
        </w:rPr>
        <w:t xml:space="preserve"> вв., ее роль и значение для подготовки солдат русской армии. Физическая подготовка и ее связь с развитием систем дыхания и кровообращения. Характеристика основных способов регулирования физической нагрузки: по скорости и продолжительности выполнения упражнения, изменению величины отягощения. Правила предупреждения травматизма во время занятий физическими упражнениями. Закаливание организма (воздушные и солнечные ванны, купание в естественных водоемах).</w:t>
      </w:r>
    </w:p>
    <w:p w:rsidR="00F26B32" w:rsidRPr="00A76BE0" w:rsidRDefault="00F26B32" w:rsidP="0023005B">
      <w:pPr>
        <w:spacing w:before="100" w:beforeAutospacing="1" w:after="100" w:afterAutospacing="1"/>
        <w:jc w:val="center"/>
        <w:rPr>
          <w:b/>
          <w:sz w:val="24"/>
          <w:szCs w:val="24"/>
        </w:rPr>
      </w:pPr>
      <w:r w:rsidRPr="00A76BE0">
        <w:rPr>
          <w:b/>
          <w:sz w:val="24"/>
          <w:szCs w:val="24"/>
        </w:rPr>
        <w:t>Способы физкультурной деятельности</w:t>
      </w:r>
      <w:r>
        <w:rPr>
          <w:b/>
          <w:sz w:val="24"/>
          <w:szCs w:val="24"/>
        </w:rPr>
        <w:t>-.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Простейшие наблюдения за своим физическим развитием и физической подготовкой. Определение нагрузки во время выполнения утренней гимнастики по показателям частоты сердечных сокращений. Составление акробатических и гимнастических комбинаций из разученных упражнений. Проведение игр в футбол и баскетбол по упрощенным правилам. Оказание доврачебной помощи при легких ушибах, царапинах и ссадинах, потертостях.</w:t>
      </w:r>
    </w:p>
    <w:p w:rsidR="00F26B32" w:rsidRPr="00A76BE0" w:rsidRDefault="00F26B32" w:rsidP="0023005B">
      <w:pPr>
        <w:spacing w:before="100" w:beforeAutospacing="1" w:after="100" w:afterAutospacing="1"/>
        <w:jc w:val="center"/>
        <w:rPr>
          <w:b/>
          <w:sz w:val="24"/>
          <w:szCs w:val="24"/>
        </w:rPr>
      </w:pPr>
      <w:r w:rsidRPr="00A76BE0">
        <w:rPr>
          <w:b/>
          <w:sz w:val="24"/>
          <w:szCs w:val="24"/>
        </w:rPr>
        <w:t>Физическое совершенствование</w:t>
      </w:r>
      <w:r>
        <w:rPr>
          <w:b/>
          <w:sz w:val="24"/>
          <w:szCs w:val="24"/>
        </w:rPr>
        <w:t>-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Гимнастика с основами акробатики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Акробатические упражнения: акробатические комбинации, например: мост из положения лежа на спине, опуститься в исходное положение, переворот в положение лежа на животе с опорой на руки, прыжком в упор присев; кувырок вперед в упор присев, кувырок назад в упор присев, из упора присев кувырок вперед до исходного положения, кувырок назад до упора на коленях с опорой на руки, прыжком переход в упор присев, кувырок вперед.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Гимнастические упражнения прикладного характера: опорный прыжок через гимнастического козла — с небольшого разбега толчком о гимнастический мостик прыжок в упор стоя на коленях, переход в упор присев и соскок вперед; из виса стоя присев толчком двумя ногами перемах, согнув ноги в вис сзади согнувшись, опускание назад в вис стоя и обратное движение через вис сзади согнувшись со сходом «вперед ноги».Легкая атлетика</w:t>
      </w:r>
      <w:r>
        <w:rPr>
          <w:sz w:val="24"/>
          <w:szCs w:val="24"/>
        </w:rPr>
        <w:t>.</w:t>
      </w:r>
      <w:r w:rsidRPr="002A7B74">
        <w:rPr>
          <w:sz w:val="24"/>
          <w:szCs w:val="24"/>
        </w:rPr>
        <w:t>Прыжки в высоту с разбега способом «перешагивание».Низкий старт.</w:t>
      </w:r>
      <w:r>
        <w:rPr>
          <w:sz w:val="24"/>
          <w:szCs w:val="24"/>
        </w:rPr>
        <w:t xml:space="preserve"> </w:t>
      </w:r>
      <w:r w:rsidRPr="002A7B74">
        <w:rPr>
          <w:sz w:val="24"/>
          <w:szCs w:val="24"/>
        </w:rPr>
        <w:t>Стартовое ускорение</w:t>
      </w:r>
      <w:r>
        <w:rPr>
          <w:sz w:val="24"/>
          <w:szCs w:val="24"/>
        </w:rPr>
        <w:t xml:space="preserve"> </w:t>
      </w:r>
      <w:r w:rsidRPr="002A7B74">
        <w:rPr>
          <w:sz w:val="24"/>
          <w:szCs w:val="24"/>
        </w:rPr>
        <w:t>.Финиширование.</w:t>
      </w:r>
      <w:r>
        <w:rPr>
          <w:sz w:val="24"/>
          <w:szCs w:val="24"/>
        </w:rPr>
        <w:t xml:space="preserve"> </w:t>
      </w:r>
      <w:r w:rsidRPr="002A7B74">
        <w:rPr>
          <w:sz w:val="24"/>
          <w:szCs w:val="24"/>
        </w:rPr>
        <w:t>Лыжные гонки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Передвижения на лыжах: одновременный одношажный ход; чередование изученных ходов во время передвижения по дистанции.</w:t>
      </w:r>
      <w:r>
        <w:rPr>
          <w:sz w:val="24"/>
          <w:szCs w:val="24"/>
        </w:rPr>
        <w:t xml:space="preserve">   </w:t>
      </w:r>
      <w:r w:rsidRPr="002A7B74">
        <w:rPr>
          <w:sz w:val="24"/>
          <w:szCs w:val="24"/>
        </w:rPr>
        <w:t>Подвижные игры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На материале раздела «Гимнастика с основами акробатики»: задания на координацию движений типа: «Веселые задачи», «Запрещенное движение» (с напряжением и расслаблением мышц звеньев тела).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На материале раздела «Легкая атлетика»: «Подвижная цель».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На материале раздела «Лыжные гонки»: «Куда укатишься за два шага».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На материале раздела «Плавание»: «Торпеды», «Гонка лодок», «Гонка мячей», «Паровая машина», «Водолазы», «Гонка катеров».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На материале спортивных игр: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Футбол: эстафеты с ведением мяча, с передачей мяча партнеру, игра в футбол по упрощенным правилам («Мини-футбол»).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Баскетбол: бросок мяча двумя руками от груди после ведения и остановки; прыжок с двух шагов; эстафеты с ведением мяча и бросками его в корзину, игра в баскетбол по упрощенным правилам («Мини-баскетбол»).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Волейбол: передача мяча через сетку (передача двумя руками сверху, кулаком снизу); передача мяча с собственным подбрасыванием на месте после небольших перемещений вправо, вперед, в парах на месте и в движении правым (левым) боком, игра в «Пионербол».</w:t>
      </w:r>
    </w:p>
    <w:p w:rsidR="00F26B32" w:rsidRPr="00261F32" w:rsidRDefault="00F26B32" w:rsidP="0023005B">
      <w:pPr>
        <w:spacing w:before="100" w:beforeAutospacing="1" w:after="100" w:afterAutospacing="1"/>
        <w:outlineLvl w:val="4"/>
        <w:rPr>
          <w:b/>
          <w:bCs/>
        </w:rPr>
      </w:pPr>
      <w:r w:rsidRPr="002A7B74">
        <w:rPr>
          <w:b/>
          <w:bCs/>
        </w:rPr>
        <w:t> </w:t>
      </w:r>
      <w:r w:rsidRPr="00A322C9">
        <w:rPr>
          <w:b/>
          <w:bCs/>
          <w:sz w:val="24"/>
          <w:szCs w:val="24"/>
        </w:rPr>
        <w:t xml:space="preserve">Общеразвивающие упражнения 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* Данный материал используется для развития основных физических качеств и планируется учителем в зависимости от задач урока и логики прохождения материала.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На материале гимнастики с основами акробатики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Развитие гибкости: широкие стойки на ногах; ходьба с включением широкого шага, глубоких выпадов, в приседе, со взмахом ногами; наклоны вперед, назад, в сторону в стойках на ногах, в седах; выпады и полушпагаты на месте; «выкруты» с гимнастической палкой, скакалкой; высокие взмахи поочередно и попеременно правой и левой ногой, стоя у гимнастической стенки и при передвижениях; комплексы упражнений, включающие в себя максимальное сгибание и прогибание туловища (в стойках и седах); индивидуальные комплексы по развитию гибкости.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Развитие координации: произвольное преодоление простых препятствий; передвижение с резко изменяющимся направлением и остановками в заданной позе; ходьба по гимнастической скамейке, низкому гимнастическому бревну с меняющимся темпом и длиной шага, поворотами и приседаниями; воспроизведение заданной игровой позы; игры на переключение внимания, на расслабление мышц рук, ног, туловища (в положениях стоя и лежа, сидя); жонглирование малыми предметами; преодоление полос препятствий, включающих в себя висы, упоры, простые прыжки, перелезание через горку матов; комплексы упражнений на координацию с асимметрическими и последовательными движениями руками и ногами; равновесие типа «ласточка» на широкой опоре с фиксацией равновесия; упражнения на переключение внимания и контроля с одних звеньев тела на другие; упражнения на расслабление отдельных мышечных групп; передвижение шагом, бегом, прыжками в разных направлениях по намеченным ориентирам и по сигналу.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Формирование осанки : ходьба на носках, с предметами на голове, с заданной осанкой; виды стилизованной ходьбы под музыку; комплексы корригирующих упражнений на контроль ощущений (в постановке головы, плеч, позвоночного столба), на контроль осанки в движении, положений тела и его звеньев стоя, сидя, лежа; комплексы упражнений для укрепления мышечного корсета.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Развитие силовых способностей: динамические упражнения с переменой опоры на руки и ноги, на локальное развитие мышц туловища с использованием веса тела и дополнительных отягощений (набивные мячи до 1 кг, гантели до 100 г, гимнастические палки и булавы), комплексы упражнений с постепенным включением в работу основных мышечных групп и увеличивающимся отягощением; лазанье с дополнительным отягощением на поясе (по гимнастической стенке и наклонной гимнастической скамейке в упоре на коленях и в упоре присев); перелезание и перепрыгивание через препятствия с опорой на руки; подтягивание в висе стоя и лежа; отжимание лежа с опорой на гимнастическую скамейку; прыжковые упражнения с предметом в руках (с продвижением вперед поочередно на правой и левой ноге, на месте вверх и вверх с поворотами вправо и влево), прыжки вверх-вперед толчком одной ногой и двумя ногами о гимнастический мостик; переноска партнера в парах.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На материале легкой атлетики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Развитие координации: бег с изменяющимся направлением по ограниченной опоре; пробегание коротких отрезков из разных исходных положений; прыжки через скакалку на месте на одной ноге и двух ногах поочередно.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Развитие быстроты: повторное выполнение беговых упражнений с максимальной скоростью с высокого старта, из разных исходных положений; челночный бег; бег с горки в максимальном темпе; ускорение из разных исходных положений; броски в стенку и ловля теннисного мяча в максимальном темпе, из разных исходных положений, с поворотами.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Развитие выносливости: 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30 м (с сохраняющимся или изменяющимся интервалом отдыха); бег на дистанцию до 400 м; равномерный 6_минутный бег.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Развитие силовых способностей: повторное выполнение многоскоков; повторное преодоление препятствий (15–20 см); передача набивного мяча (1 кг) в максимальном темпе, по кругу, из разных исходных положений; метание набивных мячей (1—2 кг) одной рукой и двумя руками из разных исходных положений и различными способами (сверху, сбоку, снизу, от груди); повторное выполнение беговых нагрузок в горку; прыжки в высоту на месте с касанием рукой подвешенных ориентиров; прыжки с продвижением вперед (правым и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левым боком), с доставанием ориентиров, расположенных на разной высоте; прыжки по разметкам в полуприседе и приседе; запрыгивание с последующим спрыгиванием.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На материале лыжных гонок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Развитие координации: 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двух-трех шагов; спуск с горы с изменяющимися стойками на лыжах; подбирание предметов во время спуска в низкой стойке.</w:t>
      </w:r>
    </w:p>
    <w:p w:rsidR="00F26B32" w:rsidRPr="002A7B74" w:rsidRDefault="00F26B32" w:rsidP="0023005B">
      <w:pPr>
        <w:spacing w:before="100" w:beforeAutospacing="1" w:after="100" w:afterAutospacing="1"/>
        <w:rPr>
          <w:sz w:val="24"/>
          <w:szCs w:val="24"/>
        </w:rPr>
      </w:pPr>
      <w:r w:rsidRPr="002A7B74">
        <w:rPr>
          <w:sz w:val="24"/>
          <w:szCs w:val="24"/>
        </w:rPr>
        <w:t>Развитие выносливости: 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</w:t>
      </w:r>
    </w:p>
    <w:p w:rsidR="00F26B32" w:rsidRPr="002A7B74" w:rsidRDefault="00F26B32" w:rsidP="0023005B">
      <w:pPr>
        <w:spacing w:before="100" w:beforeAutospacing="1" w:after="100" w:afterAutospacing="1"/>
        <w:outlineLvl w:val="2"/>
        <w:rPr>
          <w:b/>
          <w:bCs/>
          <w:sz w:val="27"/>
          <w:szCs w:val="27"/>
        </w:rPr>
      </w:pPr>
      <w:r w:rsidRPr="002A7B74">
        <w:rPr>
          <w:b/>
          <w:bCs/>
          <w:sz w:val="27"/>
          <w:szCs w:val="27"/>
        </w:rPr>
        <w:t> </w:t>
      </w:r>
    </w:p>
    <w:p w:rsidR="00F26B32" w:rsidRDefault="00F26B32" w:rsidP="0023005B">
      <w:pPr>
        <w:spacing w:before="100" w:beforeAutospacing="1" w:after="100" w:afterAutospacing="1"/>
        <w:outlineLvl w:val="2"/>
        <w:rPr>
          <w:b/>
          <w:bCs/>
          <w:sz w:val="27"/>
          <w:szCs w:val="27"/>
        </w:rPr>
      </w:pPr>
    </w:p>
    <w:p w:rsidR="00F26B32" w:rsidRDefault="00F26B32" w:rsidP="000C2710">
      <w:pPr>
        <w:rPr>
          <w:b/>
          <w:sz w:val="32"/>
          <w:szCs w:val="32"/>
        </w:rPr>
      </w:pPr>
    </w:p>
    <w:p w:rsidR="00F26B32" w:rsidRDefault="00F26B32" w:rsidP="000C2710">
      <w:pPr>
        <w:rPr>
          <w:b/>
          <w:sz w:val="32"/>
          <w:szCs w:val="32"/>
        </w:rPr>
      </w:pPr>
    </w:p>
    <w:p w:rsidR="00F26B32" w:rsidRDefault="00F26B32" w:rsidP="000C2710">
      <w:pPr>
        <w:rPr>
          <w:b/>
          <w:sz w:val="32"/>
          <w:szCs w:val="32"/>
        </w:rPr>
      </w:pPr>
    </w:p>
    <w:p w:rsidR="00F26B32" w:rsidRDefault="00F26B32" w:rsidP="000C2710">
      <w:pPr>
        <w:rPr>
          <w:b/>
          <w:sz w:val="32"/>
          <w:szCs w:val="32"/>
        </w:rPr>
      </w:pPr>
    </w:p>
    <w:p w:rsidR="00F26B32" w:rsidRDefault="00F26B32" w:rsidP="000C2710">
      <w:pPr>
        <w:rPr>
          <w:b/>
          <w:sz w:val="32"/>
          <w:szCs w:val="32"/>
        </w:rPr>
      </w:pPr>
    </w:p>
    <w:p w:rsidR="00F26B32" w:rsidRDefault="00F26B32" w:rsidP="000C2710">
      <w:pPr>
        <w:rPr>
          <w:b/>
          <w:sz w:val="32"/>
          <w:szCs w:val="32"/>
        </w:rPr>
      </w:pPr>
    </w:p>
    <w:p w:rsidR="00F26B32" w:rsidRDefault="00F26B32" w:rsidP="000C2710">
      <w:pPr>
        <w:rPr>
          <w:b/>
          <w:sz w:val="32"/>
          <w:szCs w:val="32"/>
        </w:rPr>
      </w:pPr>
    </w:p>
    <w:p w:rsidR="00F26B32" w:rsidRDefault="00F26B32" w:rsidP="000C2710">
      <w:pPr>
        <w:rPr>
          <w:sz w:val="32"/>
          <w:szCs w:val="32"/>
        </w:rPr>
      </w:pPr>
      <w:r>
        <w:rPr>
          <w:b/>
          <w:sz w:val="32"/>
          <w:szCs w:val="32"/>
        </w:rPr>
        <w:t>Тематическое планирование.</w:t>
      </w:r>
    </w:p>
    <w:tbl>
      <w:tblPr>
        <w:tblW w:w="17251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00"/>
        <w:gridCol w:w="3828"/>
        <w:gridCol w:w="2464"/>
        <w:gridCol w:w="7394"/>
        <w:gridCol w:w="2465"/>
      </w:tblGrid>
      <w:tr w:rsidR="00F26B32" w:rsidRPr="004F3FD4">
        <w:trPr>
          <w:gridAfter w:val="1"/>
          <w:wAfter w:w="2465" w:type="dxa"/>
        </w:trPr>
        <w:tc>
          <w:tcPr>
            <w:tcW w:w="1100" w:type="dxa"/>
            <w:vMerge w:val="restart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№п.п.</w:t>
            </w:r>
          </w:p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3828" w:type="dxa"/>
            <w:vMerge w:val="restart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  <w:p w:rsidR="00F26B32" w:rsidRPr="004F3FD4" w:rsidRDefault="00F26B32" w:rsidP="004F3FD4">
            <w:pPr>
              <w:ind w:left="252"/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Разделы и темы</w:t>
            </w:r>
          </w:p>
        </w:tc>
        <w:tc>
          <w:tcPr>
            <w:tcW w:w="9858" w:type="dxa"/>
            <w:gridSpan w:val="2"/>
          </w:tcPr>
          <w:p w:rsidR="00F26B32" w:rsidRPr="004F3FD4" w:rsidRDefault="00F26B32" w:rsidP="00120F9B">
            <w:pPr>
              <w:rPr>
                <w:b/>
                <w:sz w:val="32"/>
                <w:szCs w:val="32"/>
              </w:rPr>
            </w:pPr>
            <w:r w:rsidRPr="004F3FD4">
              <w:rPr>
                <w:b/>
                <w:sz w:val="32"/>
                <w:szCs w:val="32"/>
              </w:rPr>
              <w:t>4 класс</w:t>
            </w:r>
          </w:p>
        </w:tc>
      </w:tr>
      <w:tr w:rsidR="00F26B32" w:rsidRPr="004F3FD4">
        <w:trPr>
          <w:gridAfter w:val="1"/>
          <w:wAfter w:w="2465" w:type="dxa"/>
        </w:trPr>
        <w:tc>
          <w:tcPr>
            <w:tcW w:w="1100" w:type="dxa"/>
            <w:vMerge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3828" w:type="dxa"/>
            <w:vMerge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9858" w:type="dxa"/>
            <w:gridSpan w:val="2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</w:tr>
      <w:tr w:rsidR="00F26B32" w:rsidRPr="004F3FD4">
        <w:trPr>
          <w:gridAfter w:val="1"/>
          <w:wAfter w:w="2465" w:type="dxa"/>
        </w:trPr>
        <w:tc>
          <w:tcPr>
            <w:tcW w:w="1100" w:type="dxa"/>
            <w:vMerge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3828" w:type="dxa"/>
            <w:vMerge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246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Количество часов по разделу.</w:t>
            </w:r>
          </w:p>
        </w:tc>
        <w:tc>
          <w:tcPr>
            <w:tcW w:w="739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Виды деятельности.</w:t>
            </w:r>
          </w:p>
        </w:tc>
      </w:tr>
      <w:tr w:rsidR="00F26B32" w:rsidRPr="004F3FD4">
        <w:trPr>
          <w:gridAfter w:val="1"/>
          <w:wAfter w:w="2465" w:type="dxa"/>
        </w:trPr>
        <w:tc>
          <w:tcPr>
            <w:tcW w:w="1100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1</w:t>
            </w:r>
          </w:p>
        </w:tc>
        <w:tc>
          <w:tcPr>
            <w:tcW w:w="3828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Знания о физической культуре.</w:t>
            </w:r>
          </w:p>
        </w:tc>
        <w:tc>
          <w:tcPr>
            <w:tcW w:w="246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3</w:t>
            </w:r>
          </w:p>
        </w:tc>
        <w:tc>
          <w:tcPr>
            <w:tcW w:w="7394" w:type="dxa"/>
          </w:tcPr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 xml:space="preserve">Беседы:История развития физической культуры в России в </w:t>
            </w:r>
            <w:r w:rsidRPr="004F3FD4">
              <w:rPr>
                <w:sz w:val="24"/>
                <w:szCs w:val="24"/>
                <w:lang w:val="en-US"/>
              </w:rPr>
              <w:t>XVII</w:t>
            </w:r>
            <w:r w:rsidRPr="004F3FD4">
              <w:rPr>
                <w:sz w:val="24"/>
                <w:szCs w:val="24"/>
              </w:rPr>
              <w:t xml:space="preserve"> – </w:t>
            </w:r>
            <w:r w:rsidRPr="004F3FD4">
              <w:rPr>
                <w:sz w:val="24"/>
                <w:szCs w:val="24"/>
                <w:lang w:val="en-US"/>
              </w:rPr>
              <w:t>XIX</w:t>
            </w:r>
            <w:r w:rsidRPr="004F3FD4">
              <w:rPr>
                <w:sz w:val="24"/>
                <w:szCs w:val="24"/>
              </w:rPr>
              <w:t xml:space="preserve"> вв., ее роль и значение для подготовки солдат русской армии. Физическая подготовка и ее связь с развитием систем дыхания и кровообращения. Характеристика основных способов регулирования физической нагрузки: по скорости и продолжительности выполнения упражнения, изменению величины отягощения. Правила предупреждения травматизма во время занятий физическими упражнениями. Закаливание организма (воздушные и солнечные ванны, купание в естественных водоемах).</w:t>
            </w:r>
          </w:p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</w:tr>
      <w:tr w:rsidR="00F26B32" w:rsidRPr="004F3FD4">
        <w:trPr>
          <w:gridAfter w:val="1"/>
          <w:wAfter w:w="2465" w:type="dxa"/>
        </w:trPr>
        <w:tc>
          <w:tcPr>
            <w:tcW w:w="1100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2.</w:t>
            </w:r>
          </w:p>
        </w:tc>
        <w:tc>
          <w:tcPr>
            <w:tcW w:w="3828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Способы физкультурной деятельности.</w:t>
            </w:r>
          </w:p>
        </w:tc>
        <w:tc>
          <w:tcPr>
            <w:tcW w:w="246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3</w:t>
            </w:r>
          </w:p>
        </w:tc>
        <w:tc>
          <w:tcPr>
            <w:tcW w:w="7394" w:type="dxa"/>
          </w:tcPr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Простейшие наблюдения за своим физическим развитием и физической подготовкой. Определение нагрузки во время выполнения утренней гимнастики по показателям частоты сердечных сокращений. Составление акробатических и гимнастических комбинаций из разученных упражнений. Проведение игр в футбол и баскетбол по упрощенным правилам. Оказание доврачебной помощи при легких ушибах, царапинах и ссадинах, потертостях.</w:t>
            </w:r>
          </w:p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</w:tr>
      <w:tr w:rsidR="00F26B32" w:rsidRPr="004F3FD4">
        <w:trPr>
          <w:gridAfter w:val="1"/>
          <w:wAfter w:w="2465" w:type="dxa"/>
        </w:trPr>
        <w:tc>
          <w:tcPr>
            <w:tcW w:w="1100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3.</w:t>
            </w:r>
          </w:p>
        </w:tc>
        <w:tc>
          <w:tcPr>
            <w:tcW w:w="3828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Физическое совершенствование:</w:t>
            </w:r>
          </w:p>
        </w:tc>
        <w:tc>
          <w:tcPr>
            <w:tcW w:w="246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61</w:t>
            </w:r>
          </w:p>
        </w:tc>
        <w:tc>
          <w:tcPr>
            <w:tcW w:w="7394" w:type="dxa"/>
          </w:tcPr>
          <w:p w:rsidR="00F26B32" w:rsidRPr="004F3FD4" w:rsidRDefault="00F26B32" w:rsidP="004F3FD4">
            <w:pPr>
              <w:spacing w:before="100" w:beforeAutospacing="1" w:after="100" w:afterAutospacing="1"/>
              <w:rPr>
                <w:sz w:val="32"/>
                <w:szCs w:val="32"/>
              </w:rPr>
            </w:pPr>
          </w:p>
        </w:tc>
      </w:tr>
      <w:tr w:rsidR="00F26B32" w:rsidRPr="004F3FD4">
        <w:trPr>
          <w:gridAfter w:val="1"/>
          <w:wAfter w:w="2465" w:type="dxa"/>
        </w:trPr>
        <w:tc>
          <w:tcPr>
            <w:tcW w:w="1100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-гимнастика с основами акробатики</w:t>
            </w:r>
          </w:p>
        </w:tc>
        <w:tc>
          <w:tcPr>
            <w:tcW w:w="246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16</w:t>
            </w:r>
          </w:p>
        </w:tc>
        <w:tc>
          <w:tcPr>
            <w:tcW w:w="7394" w:type="dxa"/>
          </w:tcPr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Гимнастика с основами акробатики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Акробатические упражнения: акробатические комбинации, например: мост из положения лежа на спине, опуститься в исходное положение, переворот в положение лежа на животе с опорой на руки, прыжком в упор присев; кувырок вперед в упор присев, кувырок назад в упор присев, из упора присев кувырок вперед до исходного положения, кувырок назад до упора на коленях с опорой на руки, прыжком переход в упор присев, кувырок вперед.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Гимнастические упражнения прикладного характера: опорный прыжок через гимнастического козла — с небольшого разбега толчком о гимнастический мостик прыжок в упор стоя на коленях, переход в упор присев и соскок вперед; из виса стоя присев толчком двумя ногами перемах, согнув ноги в вис сзади согнувшись, опускание назад в вис стоя и обратное движение через вис сзади согнувшись со сходом «вперед ноги».</w:t>
            </w:r>
          </w:p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</w:tr>
      <w:tr w:rsidR="00F26B32" w:rsidRPr="004F3FD4">
        <w:tc>
          <w:tcPr>
            <w:tcW w:w="1100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- легкая атлетика</w:t>
            </w:r>
          </w:p>
        </w:tc>
        <w:tc>
          <w:tcPr>
            <w:tcW w:w="246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16</w:t>
            </w:r>
          </w:p>
        </w:tc>
        <w:tc>
          <w:tcPr>
            <w:tcW w:w="7394" w:type="dxa"/>
          </w:tcPr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Прыжки в высоту с разбега способом «перешагивание».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Низкий старт.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Стартовое ускорение.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Финиши Прыж Бег: равномерный бег с последующим ускорением, челночный бег 3 х 10 м, бег с изменением частоты шагов.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Броски большого мяча снизу из положения стоя и сидя из-за головы.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Метание малого мяча на дальность из-за головы.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Прыжки: на месте и с поворотом на 90° и 100°, по разметкам, через препятствия; в высоту с прямого разбега; со скакалкой.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ки в длину и высоту с прямого разбега, согнув ноги.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рование.</w:t>
            </w:r>
          </w:p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2465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</w:tr>
      <w:tr w:rsidR="00F26B32" w:rsidRPr="004F3FD4">
        <w:trPr>
          <w:gridAfter w:val="1"/>
          <w:wAfter w:w="2465" w:type="dxa"/>
        </w:trPr>
        <w:tc>
          <w:tcPr>
            <w:tcW w:w="1100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-лыжные гонки</w:t>
            </w:r>
          </w:p>
        </w:tc>
        <w:tc>
          <w:tcPr>
            <w:tcW w:w="246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12</w:t>
            </w:r>
          </w:p>
        </w:tc>
        <w:tc>
          <w:tcPr>
            <w:tcW w:w="7394" w:type="dxa"/>
          </w:tcPr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Передвижения на лыжах: одновременный одношажный ход; чередование изученных ходов во время передвижения по дистанции.</w:t>
            </w:r>
          </w:p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</w:tr>
      <w:tr w:rsidR="00F26B32" w:rsidRPr="004F3FD4">
        <w:trPr>
          <w:gridAfter w:val="1"/>
          <w:wAfter w:w="2465" w:type="dxa"/>
        </w:trPr>
        <w:tc>
          <w:tcPr>
            <w:tcW w:w="1100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-подвижные игры</w:t>
            </w:r>
          </w:p>
        </w:tc>
        <w:tc>
          <w:tcPr>
            <w:tcW w:w="246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17</w:t>
            </w:r>
          </w:p>
        </w:tc>
        <w:tc>
          <w:tcPr>
            <w:tcW w:w="7394" w:type="dxa"/>
          </w:tcPr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Подвижные игры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На материале раздела «Гимнастика с основами акробатики»: задания на координацию движений типа: «Веселые задачи», «Запрещенное движение» (с напряжением и расслаблением мышц звеньев тела).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На материале раздела «Легкая атлетика»: «Подвижная цель».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На материале раздела «Лыжные гонки»: «Куда укатишься за два шага».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На материале раздела «Плавание»: «Торпеды», «Гонка лодок», «Гонка мячей», «Паровая машина», «Водолазы», «Гонка катеров».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На материале спортивных игр: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Футбол: эстафеты с ведением мяча, с передачей мяча партнеру, игра в футбол по упрощенным правилам («Мини-футбол»).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Баскетбол: бросок мяча двумя руками от груди после ведения и остановки; прыжок с двух шагов; эстафеты с ведением мяча и бросками его в корзину, игра в баскетбол по упрощенным правилам («Мини-баскетбол»).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Волейбол: передача мяча через сетку (передача двумя руками сверху, кулаком снизу); передача мяча с собственным подбрасыванием на месте после небольших перемещений вправо, вперед, в парах на месте и в движении правым (левым) боком, игра в «Пионербол».</w:t>
            </w:r>
          </w:p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</w:tr>
      <w:tr w:rsidR="00F26B32" w:rsidRPr="004F3FD4">
        <w:trPr>
          <w:gridAfter w:val="1"/>
          <w:wAfter w:w="2465" w:type="dxa"/>
        </w:trPr>
        <w:tc>
          <w:tcPr>
            <w:tcW w:w="1100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4.</w:t>
            </w:r>
          </w:p>
        </w:tc>
        <w:tc>
          <w:tcPr>
            <w:tcW w:w="3828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Общеразвивающие упражнения( в содержании соответствующих разделов программы)</w:t>
            </w:r>
          </w:p>
        </w:tc>
        <w:tc>
          <w:tcPr>
            <w:tcW w:w="246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35</w:t>
            </w:r>
          </w:p>
        </w:tc>
        <w:tc>
          <w:tcPr>
            <w:tcW w:w="7394" w:type="dxa"/>
          </w:tcPr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Общеразвивающие  упражнения.на материале раздела «Гимнастика с основами акробатики»: задания на координацию движений типа: «Веселые задачи», «Запрещенное движение» (с напряжением и расслаблением мышц звеньев тела).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На материале раздела «Легкая атлетика»: «Подвижная цель».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На материале раздела «Лыжные гонки»: «Куда укатишься за два шага».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На материале раздела «Плавание»: «Торпеды», «Гонка лодок», «Гонка мячей», «Паровая машина», «Водолазы», «Гонка катеров».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На материале спортивных игр: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Футбол: эстафеты с ведением мяча, с передачей мяча партнеру, игра в футбол по упрощенным правилам («Мини-футбол»).</w:t>
            </w:r>
          </w:p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  <w:r w:rsidRPr="004F3FD4">
              <w:rPr>
                <w:sz w:val="24"/>
                <w:szCs w:val="24"/>
              </w:rPr>
              <w:t>Баскетбол: бросок мяча двумя руками от груди после ведения и остановки; прыжок с двух шагов; эстафеты с ведением мяча и бросками его в корзину, игра в баскетбол по упрощенным правилам («Мини-баскетбол»).Волейбол: передача мяча через сетку (передача двумя руками сверху, кулаком снизу); передача мяча с собственным подбрасыванием на месте после небольших перемещений вправо, вперед, в парах на месте и в движении правым (левым) боком, игра в «Пионербол физические упражнения на развитие основных физических качеств</w:t>
            </w:r>
          </w:p>
        </w:tc>
      </w:tr>
      <w:tr w:rsidR="00F26B32" w:rsidRPr="004F3FD4">
        <w:trPr>
          <w:gridAfter w:val="1"/>
          <w:wAfter w:w="2465" w:type="dxa"/>
        </w:trPr>
        <w:tc>
          <w:tcPr>
            <w:tcW w:w="1100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Всего</w:t>
            </w:r>
          </w:p>
        </w:tc>
        <w:tc>
          <w:tcPr>
            <w:tcW w:w="2464" w:type="dxa"/>
          </w:tcPr>
          <w:p w:rsidR="00F26B32" w:rsidRPr="004F3FD4" w:rsidRDefault="00F26B32" w:rsidP="00120F9B">
            <w:pPr>
              <w:rPr>
                <w:sz w:val="32"/>
                <w:szCs w:val="32"/>
              </w:rPr>
            </w:pPr>
            <w:r w:rsidRPr="004F3FD4">
              <w:rPr>
                <w:sz w:val="32"/>
                <w:szCs w:val="32"/>
              </w:rPr>
              <w:t>102часа</w:t>
            </w:r>
          </w:p>
        </w:tc>
        <w:tc>
          <w:tcPr>
            <w:tcW w:w="7394" w:type="dxa"/>
          </w:tcPr>
          <w:p w:rsidR="00F26B32" w:rsidRPr="004F3FD4" w:rsidRDefault="00F26B32" w:rsidP="004F3FD4">
            <w:pPr>
              <w:spacing w:before="100" w:beforeAutospacing="1" w:after="100" w:afterAutospacing="1"/>
              <w:rPr>
                <w:sz w:val="24"/>
                <w:szCs w:val="24"/>
              </w:rPr>
            </w:pPr>
          </w:p>
        </w:tc>
      </w:tr>
    </w:tbl>
    <w:p w:rsidR="00F26B32" w:rsidRDefault="00F26B32" w:rsidP="000C2710"/>
    <w:p w:rsidR="00F26B32" w:rsidRDefault="00F26B32" w:rsidP="0023005B">
      <w:pPr>
        <w:spacing w:before="100" w:beforeAutospacing="1" w:after="100" w:afterAutospacing="1"/>
        <w:rPr>
          <w:sz w:val="24"/>
          <w:szCs w:val="24"/>
        </w:rPr>
      </w:pPr>
    </w:p>
    <w:p w:rsidR="00F26B32" w:rsidRDefault="00F26B32" w:rsidP="0023005B">
      <w:pPr>
        <w:spacing w:before="100" w:beforeAutospacing="1" w:after="100" w:afterAutospacing="1"/>
        <w:rPr>
          <w:sz w:val="24"/>
          <w:szCs w:val="24"/>
        </w:rPr>
      </w:pPr>
    </w:p>
    <w:p w:rsidR="00F26B32" w:rsidRDefault="00F26B32" w:rsidP="0023005B">
      <w:pPr>
        <w:spacing w:before="100" w:beforeAutospacing="1" w:after="100" w:afterAutospacing="1"/>
        <w:rPr>
          <w:sz w:val="24"/>
          <w:szCs w:val="24"/>
        </w:rPr>
      </w:pPr>
    </w:p>
    <w:p w:rsidR="00F26B32" w:rsidRDefault="00F26B32" w:rsidP="0023005B">
      <w:pPr>
        <w:spacing w:before="100" w:beforeAutospacing="1" w:after="100" w:afterAutospacing="1"/>
        <w:rPr>
          <w:sz w:val="24"/>
          <w:szCs w:val="24"/>
        </w:rPr>
      </w:pPr>
    </w:p>
    <w:p w:rsidR="00F26B32" w:rsidRDefault="00F26B32" w:rsidP="0023005B">
      <w:pPr>
        <w:spacing w:before="100" w:beforeAutospacing="1" w:after="100" w:afterAutospacing="1"/>
        <w:rPr>
          <w:sz w:val="24"/>
          <w:szCs w:val="24"/>
        </w:rPr>
      </w:pPr>
    </w:p>
    <w:p w:rsidR="00F26B32" w:rsidRDefault="00F26B32" w:rsidP="0023005B">
      <w:pPr>
        <w:spacing w:before="100" w:beforeAutospacing="1" w:after="100" w:afterAutospacing="1"/>
        <w:rPr>
          <w:sz w:val="24"/>
          <w:szCs w:val="24"/>
        </w:rPr>
      </w:pPr>
    </w:p>
    <w:p w:rsidR="00F26B32" w:rsidRDefault="00F26B32" w:rsidP="008A7197">
      <w:pPr>
        <w:shd w:val="clear" w:color="auto" w:fill="FFFFFF"/>
        <w:ind w:right="29"/>
        <w:rPr>
          <w:sz w:val="24"/>
          <w:szCs w:val="24"/>
        </w:rPr>
      </w:pPr>
    </w:p>
    <w:p w:rsidR="00F26B32" w:rsidRDefault="00F26B32" w:rsidP="008A7197">
      <w:pPr>
        <w:shd w:val="clear" w:color="auto" w:fill="FFFFFF"/>
        <w:ind w:right="29"/>
        <w:rPr>
          <w:b/>
          <w:color w:val="000000"/>
          <w:spacing w:val="-1"/>
          <w:sz w:val="28"/>
          <w:szCs w:val="28"/>
        </w:rPr>
      </w:pPr>
    </w:p>
    <w:p w:rsidR="00F26B32" w:rsidRDefault="00F26B32" w:rsidP="008A7197">
      <w:pPr>
        <w:shd w:val="clear" w:color="auto" w:fill="FFFFFF"/>
        <w:ind w:right="29"/>
        <w:rPr>
          <w:b/>
          <w:color w:val="000000"/>
          <w:spacing w:val="-1"/>
          <w:sz w:val="28"/>
          <w:szCs w:val="28"/>
        </w:rPr>
      </w:pPr>
    </w:p>
    <w:p w:rsidR="00F26B32" w:rsidRPr="00D3179B" w:rsidRDefault="00F26B32" w:rsidP="008A7197">
      <w:pPr>
        <w:shd w:val="clear" w:color="auto" w:fill="FFFFFF"/>
        <w:ind w:right="29"/>
        <w:rPr>
          <w:b/>
          <w:color w:val="000000"/>
          <w:spacing w:val="-1"/>
          <w:sz w:val="18"/>
          <w:szCs w:val="18"/>
        </w:rPr>
      </w:pPr>
      <w:r w:rsidRPr="00D3179B">
        <w:rPr>
          <w:b/>
          <w:color w:val="000000"/>
          <w:spacing w:val="-1"/>
          <w:sz w:val="18"/>
          <w:szCs w:val="18"/>
        </w:rPr>
        <w:t>Календарно-тематическое планирование в 4 классе.</w:t>
      </w:r>
    </w:p>
    <w:p w:rsidR="00F26B32" w:rsidRPr="00D3179B" w:rsidRDefault="00F26B32" w:rsidP="008A7197">
      <w:pPr>
        <w:shd w:val="clear" w:color="auto" w:fill="FFFFFF"/>
        <w:ind w:right="29"/>
        <w:rPr>
          <w:b/>
          <w:color w:val="000000"/>
          <w:spacing w:val="-1"/>
          <w:sz w:val="18"/>
          <w:szCs w:val="18"/>
        </w:rPr>
      </w:pPr>
    </w:p>
    <w:p w:rsidR="00F26B32" w:rsidRPr="00D3179B" w:rsidRDefault="00F26B32" w:rsidP="008A7197">
      <w:pPr>
        <w:shd w:val="clear" w:color="auto" w:fill="FFFFFF"/>
        <w:ind w:right="29"/>
        <w:rPr>
          <w:b/>
          <w:color w:val="000000"/>
          <w:spacing w:val="-1"/>
          <w:sz w:val="18"/>
          <w:szCs w:val="18"/>
        </w:rPr>
      </w:pPr>
    </w:p>
    <w:p w:rsidR="00F26B32" w:rsidRPr="00D3179B" w:rsidRDefault="00F26B32" w:rsidP="008A7197">
      <w:pPr>
        <w:shd w:val="clear" w:color="auto" w:fill="FFFFFF"/>
        <w:ind w:right="29"/>
        <w:rPr>
          <w:b/>
          <w:color w:val="000000"/>
          <w:spacing w:val="-1"/>
          <w:sz w:val="18"/>
          <w:szCs w:val="18"/>
        </w:rPr>
      </w:pPr>
    </w:p>
    <w:p w:rsidR="00F26B32" w:rsidRPr="00D3179B" w:rsidRDefault="00F26B32" w:rsidP="008A7197">
      <w:pPr>
        <w:shd w:val="clear" w:color="auto" w:fill="FFFFFF"/>
        <w:ind w:right="29"/>
        <w:rPr>
          <w:b/>
          <w:sz w:val="18"/>
          <w:szCs w:val="18"/>
        </w:rPr>
      </w:pPr>
    </w:p>
    <w:p w:rsidR="00F26B32" w:rsidRPr="00D3179B" w:rsidRDefault="00F26B32" w:rsidP="007B4162">
      <w:pPr>
        <w:spacing w:after="115" w:line="1" w:lineRule="exact"/>
        <w:rPr>
          <w:sz w:val="18"/>
          <w:szCs w:val="18"/>
        </w:rPr>
      </w:pPr>
    </w:p>
    <w:tbl>
      <w:tblPr>
        <w:tblW w:w="15150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06"/>
        <w:gridCol w:w="1781"/>
        <w:gridCol w:w="883"/>
        <w:gridCol w:w="599"/>
        <w:gridCol w:w="2072"/>
        <w:gridCol w:w="5828"/>
        <w:gridCol w:w="1766"/>
        <w:gridCol w:w="942"/>
        <w:gridCol w:w="673"/>
      </w:tblGrid>
      <w:tr w:rsidR="00F26B32" w:rsidRPr="004F3FD4">
        <w:trPr>
          <w:trHeight w:hRule="exact" w:val="289"/>
        </w:trPr>
        <w:tc>
          <w:tcPr>
            <w:tcW w:w="606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п/п</w:t>
            </w:r>
          </w:p>
        </w:tc>
        <w:tc>
          <w:tcPr>
            <w:tcW w:w="1781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Тема урока</w:t>
            </w:r>
          </w:p>
        </w:tc>
        <w:tc>
          <w:tcPr>
            <w:tcW w:w="883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45" w:lineRule="exact"/>
              <w:ind w:left="58" w:right="72" w:firstLine="9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Тип</w:t>
            </w:r>
            <w:r w:rsidRPr="00D3179B">
              <w:rPr>
                <w:color w:val="000000"/>
                <w:sz w:val="18"/>
                <w:szCs w:val="18"/>
              </w:rPr>
              <w:br/>
              <w:t>урока</w:t>
            </w:r>
          </w:p>
        </w:tc>
        <w:tc>
          <w:tcPr>
            <w:tcW w:w="599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textDirection w:val="btLr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Кол-во</w:t>
            </w:r>
          </w:p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часов</w:t>
            </w:r>
          </w:p>
        </w:tc>
        <w:tc>
          <w:tcPr>
            <w:tcW w:w="207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45" w:lineRule="exact"/>
              <w:ind w:left="446" w:right="446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Решаемые</w:t>
            </w:r>
            <w:r w:rsidRPr="00D3179B">
              <w:rPr>
                <w:color w:val="000000"/>
                <w:sz w:val="18"/>
                <w:szCs w:val="18"/>
              </w:rPr>
              <w:br/>
              <w:t>проблемы</w:t>
            </w:r>
          </w:p>
        </w:tc>
        <w:tc>
          <w:tcPr>
            <w:tcW w:w="75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Планируемые результаты</w:t>
            </w:r>
          </w:p>
        </w:tc>
        <w:tc>
          <w:tcPr>
            <w:tcW w:w="94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left="101" w:right="108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Вид</w:t>
            </w:r>
            <w:r w:rsidRPr="00D3179B">
              <w:rPr>
                <w:color w:val="000000"/>
                <w:sz w:val="18"/>
                <w:szCs w:val="18"/>
              </w:rPr>
              <w:br/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троля</w:t>
            </w:r>
          </w:p>
        </w:tc>
        <w:tc>
          <w:tcPr>
            <w:tcW w:w="673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Дата</w:t>
            </w:r>
          </w:p>
        </w:tc>
      </w:tr>
      <w:tr w:rsidR="00F26B32" w:rsidRPr="004F3FD4">
        <w:trPr>
          <w:trHeight w:hRule="exact" w:val="555"/>
        </w:trPr>
        <w:tc>
          <w:tcPr>
            <w:tcW w:w="606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rPr>
                <w:sz w:val="18"/>
                <w:szCs w:val="18"/>
              </w:rPr>
            </w:pPr>
          </w:p>
          <w:p w:rsidR="00F26B32" w:rsidRPr="004F3FD4" w:rsidRDefault="00F26B32" w:rsidP="00120F9B">
            <w:pPr>
              <w:rPr>
                <w:sz w:val="18"/>
                <w:szCs w:val="18"/>
              </w:rPr>
            </w:pPr>
          </w:p>
        </w:tc>
        <w:tc>
          <w:tcPr>
            <w:tcW w:w="1781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rPr>
                <w:sz w:val="18"/>
                <w:szCs w:val="18"/>
              </w:rPr>
            </w:pPr>
          </w:p>
          <w:p w:rsidR="00F26B32" w:rsidRPr="004F3FD4" w:rsidRDefault="00F26B32" w:rsidP="00120F9B">
            <w:pPr>
              <w:rPr>
                <w:sz w:val="18"/>
                <w:szCs w:val="18"/>
              </w:rPr>
            </w:pPr>
          </w:p>
        </w:tc>
        <w:tc>
          <w:tcPr>
            <w:tcW w:w="883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rPr>
                <w:sz w:val="18"/>
                <w:szCs w:val="18"/>
              </w:rPr>
            </w:pPr>
          </w:p>
          <w:p w:rsidR="00F26B32" w:rsidRPr="004F3FD4" w:rsidRDefault="00F26B32" w:rsidP="00120F9B">
            <w:pPr>
              <w:rPr>
                <w:sz w:val="18"/>
                <w:szCs w:val="18"/>
              </w:rPr>
            </w:pPr>
          </w:p>
        </w:tc>
        <w:tc>
          <w:tcPr>
            <w:tcW w:w="599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F26B32" w:rsidRPr="004F3FD4" w:rsidRDefault="00F26B32" w:rsidP="00120F9B">
            <w:pPr>
              <w:rPr>
                <w:sz w:val="18"/>
                <w:szCs w:val="18"/>
              </w:rPr>
            </w:pPr>
          </w:p>
          <w:p w:rsidR="00F26B32" w:rsidRPr="004F3FD4" w:rsidRDefault="00F26B32" w:rsidP="00120F9B">
            <w:pPr>
              <w:rPr>
                <w:sz w:val="18"/>
                <w:szCs w:val="18"/>
              </w:rPr>
            </w:pPr>
          </w:p>
        </w:tc>
        <w:tc>
          <w:tcPr>
            <w:tcW w:w="207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rPr>
                <w:sz w:val="18"/>
                <w:szCs w:val="18"/>
              </w:rPr>
            </w:pPr>
          </w:p>
          <w:p w:rsidR="00F26B32" w:rsidRPr="004F3FD4" w:rsidRDefault="00F26B32" w:rsidP="00120F9B">
            <w:pPr>
              <w:rPr>
                <w:sz w:val="18"/>
                <w:szCs w:val="18"/>
              </w:rPr>
            </w:pPr>
          </w:p>
        </w:tc>
        <w:tc>
          <w:tcPr>
            <w:tcW w:w="5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универсальные учебные действия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left="252" w:right="19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предметные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знания</w:t>
            </w:r>
          </w:p>
        </w:tc>
        <w:tc>
          <w:tcPr>
            <w:tcW w:w="94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left="252" w:right="194"/>
              <w:rPr>
                <w:sz w:val="18"/>
                <w:szCs w:val="18"/>
              </w:rPr>
            </w:pPr>
          </w:p>
          <w:p w:rsidR="00F26B32" w:rsidRPr="004F3FD4" w:rsidRDefault="00F26B32" w:rsidP="00120F9B">
            <w:pPr>
              <w:shd w:val="clear" w:color="auto" w:fill="FFFFFF"/>
              <w:spacing w:line="252" w:lineRule="exact"/>
              <w:ind w:left="252" w:right="194"/>
              <w:rPr>
                <w:sz w:val="18"/>
                <w:szCs w:val="18"/>
              </w:rPr>
            </w:pPr>
          </w:p>
        </w:tc>
        <w:tc>
          <w:tcPr>
            <w:tcW w:w="673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left="252" w:right="194"/>
              <w:rPr>
                <w:sz w:val="18"/>
                <w:szCs w:val="18"/>
              </w:rPr>
            </w:pPr>
          </w:p>
          <w:p w:rsidR="00F26B32" w:rsidRPr="004F3FD4" w:rsidRDefault="00F26B32" w:rsidP="00120F9B">
            <w:pPr>
              <w:shd w:val="clear" w:color="auto" w:fill="FFFFFF"/>
              <w:spacing w:line="252" w:lineRule="exact"/>
              <w:ind w:left="252" w:right="194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227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Э</w:t>
            </w:r>
          </w:p>
        </w:tc>
        <w:tc>
          <w:tcPr>
            <w:tcW w:w="5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б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5992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3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с правилами по-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ведения в спор-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тивном зале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и на спортивной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площадке. Со-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вершенствова-'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ние построений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в шеренгу, ко-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лонну, выпол-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нение строевых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команд. Разучи-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вание общераз-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вивающих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для комплекса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утренней гимна-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стики.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5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«Салки»</w:t>
            </w:r>
          </w:p>
        </w:tc>
        <w:tc>
          <w:tcPr>
            <w:tcW w:w="8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9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Ввод-</w:t>
            </w:r>
            <w:r w:rsidRPr="00D3179B">
              <w:rPr>
                <w:color w:val="000000"/>
                <w:sz w:val="18"/>
                <w:szCs w:val="18"/>
              </w:rPr>
              <w:br/>
              <w:t>ный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36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Как вести себя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в спортивном зале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 на спортивной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площадке?</w:t>
            </w:r>
            <w:r w:rsidRPr="00D3179B">
              <w:rPr>
                <w:color w:val="000000"/>
                <w:sz w:val="18"/>
                <w:szCs w:val="18"/>
              </w:rPr>
              <w:br/>
              <w:t>Цели: закрепить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навыки постро-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ений и перестро-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ений; развивать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координацию дви-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жений в упражне-</w:t>
            </w:r>
            <w:r w:rsidRPr="00D3179B">
              <w:rPr>
                <w:color w:val="000000"/>
                <w:sz w:val="18"/>
                <w:szCs w:val="18"/>
              </w:rPr>
              <w:br/>
              <w:t>ниях утренней</w:t>
            </w:r>
            <w:r w:rsidRPr="00D3179B">
              <w:rPr>
                <w:color w:val="000000"/>
                <w:sz w:val="18"/>
                <w:szCs w:val="18"/>
              </w:rPr>
              <w:br/>
              <w:t>гимнастики</w:t>
            </w:r>
          </w:p>
        </w:tc>
        <w:tc>
          <w:tcPr>
            <w:tcW w:w="5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физическую культуру как занятия физическими упраж-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нениями, подвижными и спортивными играми.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планировать свои действия в соответст-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вии с поставленной задачей и условиями ее реализации.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z w:val="18"/>
                <w:szCs w:val="18"/>
              </w:rPr>
              <w:br/>
              <w:t>своего действия; договариваются и приходят к общему</w:t>
            </w:r>
            <w:r w:rsidRPr="00D3179B">
              <w:rPr>
                <w:color w:val="000000"/>
                <w:sz w:val="18"/>
                <w:szCs w:val="18"/>
              </w:rPr>
              <w:br/>
              <w:t>решению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z w:val="18"/>
                <w:szCs w:val="18"/>
              </w:rPr>
              <w:t>проявляют учебно-познавательный инте-</w:t>
            </w:r>
            <w:r w:rsidRPr="00D3179B">
              <w:rPr>
                <w:color w:val="000000"/>
                <w:sz w:val="18"/>
                <w:szCs w:val="18"/>
              </w:rPr>
              <w:br/>
              <w:t>рес к новому учебному материалу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правила безо-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пасного пове-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дения в спор-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тивном зале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и на спортив-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ной площадке;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команды «Рав-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няйсь!», «Смир-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но!», «Вольно!»;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73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05.09</w:t>
            </w:r>
          </w:p>
        </w:tc>
      </w:tr>
      <w:tr w:rsidR="00F26B32" w:rsidRPr="004F3FD4">
        <w:trPr>
          <w:trHeight w:hRule="exact" w:val="3004"/>
        </w:trPr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E91A26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Обучение рав-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номерному бегу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по дистанции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до 400 метров.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Совершенство-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вание высокого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и низкого стар-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та, стартового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ускорения. Ра-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зучивание спе-</w:t>
            </w:r>
          </w:p>
        </w:tc>
        <w:tc>
          <w:tcPr>
            <w:tcW w:w="8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знаний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5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Какой должна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быть спортивная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форма для занятий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улице?</w:t>
            </w:r>
            <w:r w:rsidRPr="00D3179B">
              <w:rPr>
                <w:color w:val="000000"/>
                <w:sz w:val="18"/>
                <w:szCs w:val="18"/>
              </w:rPr>
              <w:br/>
              <w:t>Цели: учить бегу</w:t>
            </w:r>
            <w:r w:rsidRPr="00D3179B">
              <w:rPr>
                <w:color w:val="000000"/>
                <w:sz w:val="18"/>
                <w:szCs w:val="18"/>
              </w:rPr>
              <w:br/>
              <w:t>в равномерном</w:t>
            </w:r>
            <w:r w:rsidRPr="00D3179B">
              <w:rPr>
                <w:color w:val="000000"/>
                <w:sz w:val="18"/>
                <w:szCs w:val="18"/>
              </w:rPr>
              <w:br/>
              <w:t>темпе по дистан-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ции до 400 м; за-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крепить навык вы-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полнения высокого</w:t>
            </w:r>
          </w:p>
        </w:tc>
        <w:tc>
          <w:tcPr>
            <w:tcW w:w="5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познавательные цели, используют общие приемы</w:t>
            </w:r>
            <w:r w:rsidRPr="00D3179B">
              <w:rPr>
                <w:color w:val="000000"/>
                <w:sz w:val="18"/>
                <w:szCs w:val="18"/>
              </w:rPr>
              <w:br/>
              <w:t>решения 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вносят необходимые коррективы в дей-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ствие после его завершения на основе его оценки и учета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характера сделанных ошибок.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понимают значение физического развития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66" w:lineRule="exact"/>
              <w:ind w:right="115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равномерно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распределять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свои силы для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завершения</w:t>
            </w:r>
            <w:r w:rsidRPr="00D3179B">
              <w:rPr>
                <w:color w:val="000000"/>
                <w:sz w:val="18"/>
                <w:szCs w:val="18"/>
              </w:rPr>
              <w:br/>
              <w:t>длительного</w:t>
            </w:r>
            <w:r w:rsidRPr="00D3179B">
              <w:rPr>
                <w:color w:val="000000"/>
                <w:sz w:val="18"/>
                <w:szCs w:val="18"/>
              </w:rPr>
              <w:br/>
              <w:t>бега;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66" w:lineRule="exact"/>
              <w:ind w:right="115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полнять высо-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66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06.09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rPr>
          <w:sz w:val="18"/>
          <w:szCs w:val="18"/>
        </w:rPr>
      </w:pPr>
    </w:p>
    <w:tbl>
      <w:tblPr>
        <w:tblpPr w:leftFromText="180" w:rightFromText="180" w:horzAnchor="margin" w:tblpY="284"/>
        <w:tblW w:w="15117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2"/>
        <w:gridCol w:w="1777"/>
        <w:gridCol w:w="881"/>
        <w:gridCol w:w="590"/>
        <w:gridCol w:w="2067"/>
        <w:gridCol w:w="5809"/>
        <w:gridCol w:w="1762"/>
        <w:gridCol w:w="940"/>
        <w:gridCol w:w="679"/>
      </w:tblGrid>
      <w:tr w:rsidR="00F26B32" w:rsidRPr="004F3FD4">
        <w:trPr>
          <w:trHeight w:hRule="exact" w:val="303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1536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36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циальных бего-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вых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ний. Игра</w:t>
            </w:r>
            <w:r w:rsidRPr="00D3179B">
              <w:rPr>
                <w:color w:val="000000"/>
                <w:sz w:val="18"/>
                <w:szCs w:val="18"/>
              </w:rPr>
              <w:br/>
              <w:t>«Подвижная</w:t>
            </w:r>
            <w:r w:rsidRPr="00D3179B">
              <w:rPr>
                <w:color w:val="000000"/>
                <w:sz w:val="18"/>
                <w:szCs w:val="18"/>
              </w:rPr>
              <w:br/>
              <w:t>цель»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9"/>
                <w:sz w:val="18"/>
                <w:szCs w:val="18"/>
              </w:rPr>
              <w:t>и низкого старта,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стартового ускоре-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</w:t>
            </w:r>
          </w:p>
        </w:tc>
        <w:tc>
          <w:tcPr>
            <w:tcW w:w="5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9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для человека и принимают его; ориентируются на пони-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мание причин успеха в учебной деятельности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14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кий и низкий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старт, стартовое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ускорение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072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вание строевых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Контроль дви-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гательных</w:t>
            </w:r>
            <w:r w:rsidRPr="00D3179B">
              <w:rPr>
                <w:color w:val="000000"/>
                <w:sz w:val="18"/>
                <w:szCs w:val="18"/>
              </w:rPr>
              <w:br/>
              <w:t>качеств: бег</w:t>
            </w:r>
            <w:r w:rsidRPr="00D3179B">
              <w:rPr>
                <w:color w:val="000000"/>
                <w:sz w:val="18"/>
                <w:szCs w:val="18"/>
              </w:rPr>
              <w:br/>
              <w:t>на 30 м (ско-</w:t>
            </w:r>
            <w:r w:rsidRPr="00D3179B">
              <w:rPr>
                <w:color w:val="000000"/>
                <w:sz w:val="18"/>
                <w:szCs w:val="18"/>
              </w:rPr>
              <w:br/>
              <w:t>рость)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Почему тестирова-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ние проводится два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раза в год?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навык перестро-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ения в шеренге;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учить развивать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скорость в беге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30 метров</w:t>
            </w:r>
          </w:p>
        </w:tc>
        <w:tc>
          <w:tcPr>
            <w:tcW w:w="5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познавательные цели.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вносят необходимые коррективы в дей-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ствие после его завершения на основе его оценки и учета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характера сделанных ошибок.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договариваются и приходят к об-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щему решению в совместной деятельности, в том числе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ситуации столкновения интересов.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95"/>
              </w:tabs>
              <w:spacing w:line="266" w:lineRule="exact"/>
              <w:ind w:right="65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организующие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строевые</w:t>
            </w:r>
            <w:r w:rsidRPr="00D3179B">
              <w:rPr>
                <w:color w:val="000000"/>
                <w:sz w:val="18"/>
                <w:szCs w:val="18"/>
              </w:rPr>
              <w:br/>
              <w:t>команды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и приемы;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95"/>
              </w:tabs>
              <w:spacing w:line="266" w:lineRule="exact"/>
              <w:ind w:right="65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легкоатлетиче-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ские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 (бег)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(бег</w:t>
            </w:r>
            <w:r w:rsidRPr="00D3179B">
              <w:rPr>
                <w:color w:val="000000"/>
                <w:sz w:val="18"/>
                <w:szCs w:val="18"/>
              </w:rPr>
              <w:br/>
              <w:t>на 30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метров)</w:t>
            </w:r>
          </w:p>
        </w:tc>
        <w:tc>
          <w:tcPr>
            <w:tcW w:w="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07.09</w:t>
            </w:r>
          </w:p>
        </w:tc>
      </w:tr>
      <w:tr w:rsidR="00F26B32" w:rsidRPr="004F3FD4">
        <w:trPr>
          <w:trHeight w:hRule="exact" w:val="3686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Контроль дви-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гательных ка-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честв: прыжок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длину с места.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вание техники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бега.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Подвижная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игра «Охотни-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ки и утки»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Каковы организа-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ционные приемы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прыжков? Коррек-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тировка техники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бега.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тестирова-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ние прыжка в дли-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ну с места, совер-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шенствование тех-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ники бега</w:t>
            </w:r>
          </w:p>
        </w:tc>
        <w:tc>
          <w:tcPr>
            <w:tcW w:w="5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вносят необходимые коррективы в дей-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ствие после его завершения на основе его оценки и учета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характера сделанных ошибок.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нию в совместной деятельности, в том числе в ситуации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столкновения интересов.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проявляют положительные качества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личности и управляют своими эмоциями в различных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нестандартных ситуациях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66" w:lineRule="exact"/>
              <w:ind w:right="14" w:hanging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—</w:t>
            </w:r>
            <w:r w:rsidRPr="00D3179B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правильно дер-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жать корпус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и руки при беге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сочетании</w:t>
            </w:r>
            <w:r w:rsidRPr="00D3179B">
              <w:rPr>
                <w:color w:val="000000"/>
                <w:sz w:val="18"/>
                <w:szCs w:val="18"/>
              </w:rPr>
              <w:br/>
              <w:t>с дыханием;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66" w:lineRule="exact"/>
              <w:ind w:right="14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правильно от-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талкиваться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и приземляться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(пры-</w:t>
            </w:r>
            <w:r w:rsidRPr="00D3179B">
              <w:rPr>
                <w:color w:val="000000"/>
                <w:sz w:val="18"/>
                <w:szCs w:val="18"/>
              </w:rPr>
              <w:br/>
              <w:t>жок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в длину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  <w:t>с места)</w:t>
            </w:r>
          </w:p>
        </w:tc>
        <w:tc>
          <w:tcPr>
            <w:tcW w:w="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12.09</w:t>
            </w:r>
          </w:p>
        </w:tc>
      </w:tr>
      <w:tr w:rsidR="00F26B32" w:rsidRPr="004F3FD4">
        <w:trPr>
          <w:trHeight w:hRule="exact" w:val="1859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историей раз-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вития физиче-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ской культуры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 xml:space="preserve">в России в </w:t>
            </w:r>
            <w:r w:rsidRPr="00D3179B">
              <w:rPr>
                <w:color w:val="000000"/>
                <w:spacing w:val="-12"/>
                <w:sz w:val="18"/>
                <w:szCs w:val="18"/>
                <w:lang w:val="en-US"/>
              </w:rPr>
              <w:t>XVII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t>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  <w:lang w:val="en-US"/>
              </w:rPr>
              <w:t>XIX</w:t>
            </w:r>
            <w:r w:rsidRPr="00D3179B">
              <w:rPr>
                <w:color w:val="000000"/>
                <w:sz w:val="18"/>
                <w:szCs w:val="18"/>
              </w:rPr>
              <w:t xml:space="preserve"> вв. и ее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нового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5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Как бегать на ко-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роткую дистанцию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высокого и низ-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кого старта?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пра-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вильной технике</w:t>
            </w:r>
          </w:p>
        </w:tc>
        <w:tc>
          <w:tcPr>
            <w:tcW w:w="5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физическими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нениями, подвижными и спортивными играми.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реализации; оце-</w:t>
            </w:r>
          </w:p>
        </w:tc>
        <w:tc>
          <w:tcPr>
            <w:tcW w:w="17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hanging="29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6"/>
                <w:sz w:val="18"/>
                <w:szCs w:val="18"/>
              </w:rPr>
              <w:t>-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t>характеризо-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вать значение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физической под-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готовки солдат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7"/>
                <w:sz w:val="18"/>
                <w:szCs w:val="18"/>
              </w:rPr>
              <w:t>в русской армии;</w:t>
            </w:r>
          </w:p>
        </w:tc>
        <w:tc>
          <w:tcPr>
            <w:tcW w:w="9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94" w:hanging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13.09</w:t>
            </w:r>
          </w:p>
        </w:tc>
      </w:tr>
    </w:tbl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8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8"/>
        <w:gridCol w:w="1786"/>
        <w:gridCol w:w="897"/>
        <w:gridCol w:w="596"/>
        <w:gridCol w:w="2096"/>
        <w:gridCol w:w="5881"/>
        <w:gridCol w:w="1786"/>
        <w:gridCol w:w="942"/>
        <w:gridCol w:w="686"/>
      </w:tblGrid>
      <w:tr w:rsidR="00F26B32" w:rsidRPr="004F3FD4">
        <w:trPr>
          <w:trHeight w:hRule="exact" w:val="312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089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значением для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подготовки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солдат русской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армии. Обуче-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ние бегу на 60 м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высокого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и низкого старта.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Игра-эстафета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«За мЛом про-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тивника»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209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бега с высокого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 низкого старта</w:t>
            </w:r>
          </w:p>
        </w:tc>
        <w:tc>
          <w:tcPr>
            <w:tcW w:w="5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43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нивают правильность выполнения действия.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43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доброжелательное об-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щение и взаимодействие со сверстниками; проявляют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8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легкоатлети-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ческие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нения - бег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 60 м с высо-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кого и низкого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старта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393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навыка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метания тен-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нисного мяча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игре-эстафете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«За мячом про-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тивника». 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троль двигатель-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  <w:t>ных качеств: бег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на 60 м с высо-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кого старта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Каковы организа-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ционные приемы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выполнения кон-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трольных забегов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60 метров?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вы-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полнять бег на 60 м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 высокого старта;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закрепить навык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метания малого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мяча на дальность</w:t>
            </w:r>
          </w:p>
        </w:tc>
        <w:tc>
          <w:tcPr>
            <w:tcW w:w="5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8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8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учебные задачи вместе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 учителем; вносят изменения в план действия.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используют речь для регуляции своего действия.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активное общение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взаимодействие со сверстниками; проявляют дисцип-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линированность, трудолюбие и упорство в достижении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74" w:lineRule="exact"/>
              <w:ind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упражнения для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развития двига-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тельных навы-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ков;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забеги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 дистанцию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60 м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(бег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на 60 м)</w:t>
            </w:r>
          </w:p>
        </w:tc>
        <w:tc>
          <w:tcPr>
            <w:tcW w:w="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14.09</w:t>
            </w:r>
          </w:p>
        </w:tc>
      </w:tr>
      <w:tr w:rsidR="00F26B32" w:rsidRPr="004F3FD4">
        <w:trPr>
          <w:trHeight w:hRule="exact" w:val="3648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65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вание техники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бега. Контроль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двигательных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качеств: бег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 1000 метров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30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Корректировка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техники бега.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Цели: учить пра-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вильной технике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бега в медленном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темпе на дистан-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ции 1000м</w:t>
            </w:r>
          </w:p>
        </w:tc>
        <w:tc>
          <w:tcPr>
            <w:tcW w:w="5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познавательные цели.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вносят необходимые коррективы в дей-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ствие после его завершения на основе его оценки и учета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характера сделанных ошибок.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договариваются и приходят к об-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щему решению в совместной деятельности, в том числе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ситуации столкновения интересов.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успеха в учебной деятельности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right="58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легкоатлетиче-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ские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ния (бег в мед-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ленном темпе);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right="58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равномерно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распределять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свои силы для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завершения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 xml:space="preserve">длительного </w:t>
            </w:r>
            <w:r w:rsidRPr="00D3179B">
              <w:rPr>
                <w:i/>
                <w:iCs/>
                <w:color w:val="000000"/>
                <w:sz w:val="18"/>
                <w:szCs w:val="18"/>
                <w:vertAlign w:val="subscript"/>
              </w:rPr>
              <w:t>у</w:t>
            </w:r>
            <w:r w:rsidRPr="00D3179B">
              <w:rPr>
                <w:i/>
                <w:iCs/>
                <w:color w:val="000000"/>
                <w:sz w:val="18"/>
                <w:szCs w:val="18"/>
                <w:vertAlign w:val="subscript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бега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ных ка-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честв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(бег на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1000 м)</w:t>
            </w:r>
          </w:p>
        </w:tc>
        <w:tc>
          <w:tcPr>
            <w:tcW w:w="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19.09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1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65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37"/>
        <w:gridCol w:w="1796"/>
        <w:gridCol w:w="910"/>
        <w:gridCol w:w="599"/>
        <w:gridCol w:w="2099"/>
        <w:gridCol w:w="5905"/>
        <w:gridCol w:w="1789"/>
        <w:gridCol w:w="955"/>
        <w:gridCol w:w="705"/>
      </w:tblGrid>
      <w:tr w:rsidR="00F26B32" w:rsidRPr="004F3FD4">
        <w:trPr>
          <w:trHeight w:hRule="exact" w:val="252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9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б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1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417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Контроль дви-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гательных ка-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честв: метание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теннисного мя-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ча на дальность.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Развитие двига-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тельных качеств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посредством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игры «Подвиж-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ная цель»</w:t>
            </w:r>
          </w:p>
        </w:tc>
        <w:tc>
          <w:tcPr>
            <w:tcW w:w="9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Какие упражнения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включать в раз-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минку перед мета-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нием мяча?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развивать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координационные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способности, гла-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зомер и точность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при выполнении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упражнений с мя-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чом</w:t>
            </w:r>
          </w:p>
        </w:tc>
        <w:tc>
          <w:tcPr>
            <w:tcW w:w="5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right="43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самостоятельно формулируют и ре-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шают учебную задачу; контролируют процесс и резуль-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тат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88" w:lineRule="exact"/>
              <w:ind w:right="43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учебные задачи вместе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 учителем; вносят изменения в план действия.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используют речь для регуляции своего действия.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активное общение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взаимодействие со сверстниками; проявляют дисцип-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линированность, трудолюбие и упорство в достижении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88" w:lineRule="exact"/>
              <w:ind w:right="58" w:firstLine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легкоатлетиче-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ские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88" w:lineRule="exact"/>
              <w:ind w:right="58"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дить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88" w:lineRule="exact"/>
              <w:ind w:right="58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88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left="7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двига-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(мета-</w:t>
            </w:r>
            <w:r w:rsidRPr="00D3179B">
              <w:rPr>
                <w:color w:val="000000"/>
                <w:sz w:val="18"/>
                <w:szCs w:val="18"/>
              </w:rPr>
              <w:br/>
              <w:t>ние)</w:t>
            </w: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20.09</w:t>
            </w:r>
          </w:p>
        </w:tc>
      </w:tr>
      <w:tr w:rsidR="00F26B32" w:rsidRPr="004F3FD4">
        <w:trPr>
          <w:trHeight w:hRule="exact" w:val="5780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5"/>
                <w:sz w:val="18"/>
                <w:szCs w:val="18"/>
              </w:rPr>
              <w:t>Объяснение по-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нятия «физиче-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ская подготовка»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во взаимосвязи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с развитием сис-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тем дыхания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и кровообраще-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ния.</w:t>
            </w:r>
          </w:p>
          <w:p w:rsidR="00F26B32" w:rsidRPr="004F3FD4" w:rsidRDefault="00F26B32" w:rsidP="00120F9B">
            <w:pPr>
              <w:shd w:val="clear" w:color="auto" w:fill="FFFFFF"/>
              <w:spacing w:line="288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вание техники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низкого старта,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стартового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ускорения, фи-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ниширования.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Игра-эстафета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«Преодолей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препятствие»</w:t>
            </w:r>
          </w:p>
        </w:tc>
        <w:tc>
          <w:tcPr>
            <w:tcW w:w="9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hanging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Общеразвивающие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физкультурные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познако-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мить с понятием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«физическая под-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готовка» и ее свя-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зью с развитием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систем дыхания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 кровообращения,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учить выполнять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игровые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ния из подвижных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игр разной функ-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циональной на-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правленности</w:t>
            </w:r>
          </w:p>
        </w:tc>
        <w:tc>
          <w:tcPr>
            <w:tcW w:w="5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hanging="7"/>
              <w:rPr>
                <w:sz w:val="18"/>
                <w:szCs w:val="18"/>
              </w:rPr>
            </w:pPr>
            <w:r w:rsidRPr="00D3179B">
              <w:rPr>
                <w:b/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соотносят изученные понятия с при-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мерами из реальной жизни.</w:t>
            </w:r>
          </w:p>
          <w:p w:rsidR="00F26B32" w:rsidRPr="004F3FD4" w:rsidRDefault="00F26B32" w:rsidP="00120F9B">
            <w:pPr>
              <w:shd w:val="clear" w:color="auto" w:fill="FFFFFF"/>
              <w:spacing w:line="288" w:lineRule="exact"/>
              <w:ind w:hanging="7"/>
              <w:rPr>
                <w:sz w:val="18"/>
                <w:szCs w:val="18"/>
              </w:rPr>
            </w:pPr>
            <w:r w:rsidRPr="00D3179B">
              <w:rPr>
                <w:b/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3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формулируют вопросы; ориенти-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руются на позицию партнера в общении и взаимодейст-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вии.</w:t>
            </w:r>
          </w:p>
          <w:p w:rsidR="00F26B32" w:rsidRPr="004F3FD4" w:rsidRDefault="00F26B32" w:rsidP="00120F9B">
            <w:pPr>
              <w:shd w:val="clear" w:color="auto" w:fill="FFFFFF"/>
              <w:spacing w:line="288" w:lineRule="exact"/>
              <w:ind w:hanging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активное общение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взаимодействие со сверстниками; проявляют дисцип-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линированность, трудолюбие и упорство в достижении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88" w:lineRule="exact"/>
              <w:ind w:right="22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ные игры-эста-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феты;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88" w:lineRule="exact"/>
              <w:ind w:right="22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88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88" w:lineRule="exact"/>
              <w:ind w:right="22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характеризо-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вать значение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физической</w:t>
            </w:r>
            <w:r w:rsidRPr="00D3179B">
              <w:rPr>
                <w:color w:val="000000"/>
                <w:sz w:val="18"/>
                <w:szCs w:val="18"/>
              </w:rPr>
              <w:br/>
              <w:t>подготовки</w:t>
            </w:r>
          </w:p>
          <w:p w:rsidR="00F26B32" w:rsidRPr="004F3FD4" w:rsidRDefault="00F26B32" w:rsidP="00120F9B">
            <w:pPr>
              <w:shd w:val="clear" w:color="auto" w:fill="FFFFFF"/>
              <w:spacing w:line="288" w:lineRule="exact"/>
              <w:ind w:right="22" w:hanging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в развитии сис-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тем дыхания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 кровообраще-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ind w:left="14" w:right="158" w:hanging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21.09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65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8"/>
        <w:gridCol w:w="1788"/>
        <w:gridCol w:w="898"/>
        <w:gridCol w:w="596"/>
        <w:gridCol w:w="2098"/>
        <w:gridCol w:w="5887"/>
        <w:gridCol w:w="1788"/>
        <w:gridCol w:w="943"/>
        <w:gridCol w:w="687"/>
      </w:tblGrid>
      <w:tr w:rsidR="00F26B32" w:rsidRPr="004F3FD4">
        <w:trPr>
          <w:trHeight w:hRule="exact" w:val="248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б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617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прыжка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длину с разбе-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га способом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«согнув ноги».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Развитие скоро-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стно-силовых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качеств.</w:t>
            </w:r>
          </w:p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«Волк во рву»</w:t>
            </w:r>
          </w:p>
        </w:tc>
        <w:tc>
          <w:tcPr>
            <w:tcW w:w="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1"/>
                <w:sz w:val="18"/>
                <w:szCs w:val="18"/>
              </w:rPr>
              <w:t>ро ван-</w:t>
            </w:r>
            <w:r w:rsidRPr="00D3179B">
              <w:rPr>
                <w:color w:val="000000"/>
                <w:spacing w:val="-2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Как правильно вы-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основные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движения в прыж-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ках?</w:t>
            </w:r>
          </w:p>
          <w:p w:rsidR="00F26B32" w:rsidRPr="004F3FD4" w:rsidRDefault="00F26B32" w:rsidP="00120F9B">
            <w:pPr>
              <w:shd w:val="clear" w:color="auto" w:fill="FFFFFF"/>
              <w:spacing w:line="295" w:lineRule="exact"/>
              <w:ind w:right="7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учить вы-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полнять прыжок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 длину с разбега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способом «согнув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ноги»</w:t>
            </w:r>
          </w:p>
        </w:tc>
        <w:tc>
          <w:tcPr>
            <w:tcW w:w="5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95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проявляют положительные качества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личности и управляют своими эмоциями в различных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нестандартных ситуациях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95" w:lineRule="exact"/>
              <w:ind w:right="151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4"/>
                <w:sz w:val="18"/>
                <w:szCs w:val="18"/>
              </w:rPr>
              <w:t>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игры;</w:t>
            </w:r>
            <w:r w:rsidRPr="00D3179B">
              <w:rPr>
                <w:color w:val="000000"/>
                <w:sz w:val="18"/>
                <w:szCs w:val="18"/>
              </w:rPr>
              <w:br/>
              <w:t>- 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упражнение</w:t>
            </w:r>
            <w:r w:rsidRPr="00D3179B">
              <w:rPr>
                <w:color w:val="000000"/>
                <w:sz w:val="18"/>
                <w:szCs w:val="18"/>
              </w:rPr>
              <w:br/>
              <w:t>по образцу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учителя и по-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казу лучших</w:t>
            </w:r>
            <w:r w:rsidRPr="00D3179B">
              <w:rPr>
                <w:color w:val="000000"/>
                <w:sz w:val="18"/>
                <w:szCs w:val="18"/>
              </w:rPr>
              <w:br/>
              <w:t>учеников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ind w:left="7" w:right="151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26.09</w:t>
            </w:r>
          </w:p>
        </w:tc>
      </w:tr>
      <w:tr w:rsidR="00F26B32" w:rsidRPr="004F3FD4">
        <w:trPr>
          <w:trHeight w:hRule="exact" w:val="3994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прыжка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 длину с раз-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бега.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«Прыгающие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воробушки».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Развитие вни-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мания, мышле-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ния, двигатель-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ных качеств</w:t>
            </w:r>
            <w:r w:rsidRPr="00D3179B">
              <w:rPr>
                <w:color w:val="000000"/>
                <w:sz w:val="18"/>
                <w:szCs w:val="18"/>
              </w:rPr>
              <w:br/>
              <w:t>посредством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подвижных игр</w:t>
            </w:r>
          </w:p>
        </w:tc>
        <w:tc>
          <w:tcPr>
            <w:tcW w:w="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36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36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4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Как приземляться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прыжковую яму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обе ноги?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учить пра-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вильной технике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прыжка в длину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 разбега, разви-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вать внимание,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ловкость при вы-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полнении игровых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</w:p>
        </w:tc>
        <w:tc>
          <w:tcPr>
            <w:tcW w:w="5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b/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вносят необходимые коррективы в дей-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ствие после его завершения на основе его оценки и учета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характера сделанных ошибок.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принятие и освоение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социальной роли обучающегося; раскрывают внутрен-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нюю позицию школьника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74" w:lineRule="exact"/>
              <w:ind w:right="94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дения и преду-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9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в прыжке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длину с раз-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бега;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74" w:lineRule="exact"/>
              <w:ind w:right="94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58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27.09</w:t>
            </w:r>
          </w:p>
        </w:tc>
      </w:tr>
      <w:tr w:rsidR="00F26B32" w:rsidRPr="004F3FD4">
        <w:trPr>
          <w:trHeight w:hRule="exact" w:val="2457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Контроль дви-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гательных ка-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честв: прыжок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 длину с разбе-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га способом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«согнув ноги».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Развитие вни-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мания, ловкости</w:t>
            </w:r>
          </w:p>
        </w:tc>
        <w:tc>
          <w:tcPr>
            <w:tcW w:w="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бини-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Каковы организа-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ционные приемы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прыжков?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учить пра-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вильной технике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прыжка в длину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с разбега способом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«согнув ноги»</w:t>
            </w:r>
          </w:p>
        </w:tc>
        <w:tc>
          <w:tcPr>
            <w:tcW w:w="5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физическими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нениями, подвижными и спортивными играми.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66" w:lineRule="exact"/>
              <w:ind w:right="79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легкоатлетиче-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ские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ния (прыжки);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66" w:lineRule="exact"/>
              <w:ind w:right="79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правильно от-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талкиваться</w:t>
            </w:r>
          </w:p>
        </w:tc>
        <w:tc>
          <w:tcPr>
            <w:tcW w:w="9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(пры-</w:t>
            </w:r>
            <w:r w:rsidRPr="00D3179B">
              <w:rPr>
                <w:color w:val="000000"/>
                <w:sz w:val="18"/>
                <w:szCs w:val="18"/>
              </w:rPr>
              <w:br/>
              <w:t>жок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28.09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65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4"/>
        <w:gridCol w:w="1813"/>
        <w:gridCol w:w="899"/>
        <w:gridCol w:w="602"/>
        <w:gridCol w:w="2109"/>
        <w:gridCol w:w="5924"/>
        <w:gridCol w:w="1789"/>
        <w:gridCol w:w="952"/>
        <w:gridCol w:w="709"/>
      </w:tblGrid>
      <w:tr w:rsidR="00F26B32" w:rsidRPr="004F3FD4">
        <w:trPr>
          <w:trHeight w:hRule="exact" w:val="24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б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1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45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902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0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в игре «Пры-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гающие воро-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бушки»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14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и приземляться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 прыжке в дли-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ну с разбега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14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в длину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раз-</w:t>
            </w:r>
            <w:r w:rsidRPr="00D3179B">
              <w:rPr>
                <w:color w:val="000000"/>
                <w:sz w:val="18"/>
                <w:szCs w:val="18"/>
              </w:rPr>
              <w:br/>
              <w:t>бега)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64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 способами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регулирования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физической на-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грузки.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Развитие коор-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динационных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качеств в упраж-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нениях эстафет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мячами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нового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43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Как правильно ре-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гулировать физи-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ческую нагрузку?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Цели: развивать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координационные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способности, гла-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зомер и точность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при выполнении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эстафет с мячами</w:t>
            </w:r>
          </w:p>
        </w:tc>
        <w:tc>
          <w:tcPr>
            <w:tcW w:w="5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учебные задачи вместе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учителем; вносят изменения в план действия.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договариваются и приходят к об-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щему решению в совместной деятельности, в том числе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ситуации столкновения интересов.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успеха в учебной деятельности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66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легкоатлетиче-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ские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66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регулировать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физическую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нагрузку по ско-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рости и про-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должительно-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сти выполнения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14" w:right="14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03.10</w:t>
            </w:r>
          </w:p>
        </w:tc>
      </w:tr>
      <w:tr w:rsidR="00F26B32" w:rsidRPr="004F3FD4">
        <w:trPr>
          <w:trHeight w:hRule="exact" w:val="3639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1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58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Контроль дви-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гательных ка-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честв: челноч-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ночный бег</w:t>
            </w:r>
            <w:r w:rsidRPr="00D3179B">
              <w:rPr>
                <w:color w:val="000000"/>
                <w:sz w:val="18"/>
                <w:szCs w:val="18"/>
              </w:rPr>
              <w:br/>
              <w:t>3x10 м.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вание прыжков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через низкие</w:t>
            </w:r>
            <w:r w:rsidRPr="00D3179B">
              <w:rPr>
                <w:color w:val="000000"/>
                <w:sz w:val="18"/>
                <w:szCs w:val="18"/>
              </w:rPr>
              <w:br/>
              <w:t>барьеры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01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Каковы правила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выполнения чел-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ночного бега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26"/>
                <w:sz w:val="18"/>
                <w:szCs w:val="18"/>
              </w:rPr>
              <w:t>3*10м?</w:t>
            </w:r>
            <w:r w:rsidRPr="00D3179B">
              <w:rPr>
                <w:color w:val="000000"/>
                <w:spacing w:val="26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Цел в: развивать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прыгучесть и ко-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ординацию в беге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низкими барье-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рами</w:t>
            </w:r>
          </w:p>
        </w:tc>
        <w:tc>
          <w:tcPr>
            <w:tcW w:w="5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действия; адекватно воспринимают предложения и оцен-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ку учителей, товарищей, родителей и других людей.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допускают возможность существо-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вания у людей различных точек зрения, в том числе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не совпадающих с их собственной, и ориентируются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на позицию партнера в общении и взаимодействии.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успеха в учебной деятельности: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66" w:lineRule="exact"/>
              <w:ind w:right="72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легкоатлетиче-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ские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66" w:lineRule="exact"/>
              <w:ind w:right="72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дения и преду-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2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в прыжках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через барьеры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(чел-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ночный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бег)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04.10</w:t>
            </w:r>
          </w:p>
        </w:tc>
      </w:tr>
      <w:tr w:rsidR="00F26B32" w:rsidRPr="004F3FD4">
        <w:trPr>
          <w:trHeight w:hRule="exact" w:val="1828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8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Обучение раз-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бегу в прыжках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 высоту спосо-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бом «перешаги-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вание». Разви-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тие скоростно-</w:t>
            </w:r>
          </w:p>
        </w:tc>
        <w:tc>
          <w:tcPr>
            <w:tcW w:w="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5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нового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6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 определить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толчковую ногу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с какой стороны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разбегаться?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Цели: учить разбе-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гу в прыжках в вы-</w:t>
            </w:r>
          </w:p>
        </w:tc>
        <w:tc>
          <w:tcPr>
            <w:tcW w:w="5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адекватно воспринимают предложения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оценку учителей, товарищей, родителей и других лю-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дей.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86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разбег в прыж-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ках в высоту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способом «пе-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решагивание»;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73" w:hanging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05.10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3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72" w:line="1" w:lineRule="exact"/>
        <w:rPr>
          <w:sz w:val="18"/>
          <w:szCs w:val="18"/>
        </w:rPr>
      </w:pPr>
    </w:p>
    <w:tbl>
      <w:tblPr>
        <w:tblW w:w="15454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9"/>
        <w:gridCol w:w="1818"/>
        <w:gridCol w:w="909"/>
        <w:gridCol w:w="604"/>
        <w:gridCol w:w="2108"/>
        <w:gridCol w:w="5951"/>
        <w:gridCol w:w="1803"/>
        <w:gridCol w:w="955"/>
        <w:gridCol w:w="687"/>
      </w:tblGrid>
      <w:tr w:rsidR="00F26B32" w:rsidRPr="004F3FD4">
        <w:trPr>
          <w:trHeight w:hRule="exact" w:val="248"/>
        </w:trPr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1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1519"/>
        </w:trPr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силовых ка-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честв мышц ног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(прыгучесть)</w:t>
            </w:r>
          </w:p>
        </w:tc>
        <w:tc>
          <w:tcPr>
            <w:tcW w:w="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1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соту способом «пе-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решагивание»</w:t>
            </w:r>
          </w:p>
        </w:tc>
        <w:tc>
          <w:tcPr>
            <w:tcW w:w="5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нию в совместной деятельности, в том числе в ситуации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столкновения интересов.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Личностные;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раскрывают внутреннюю позицию школь-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ника</w:t>
            </w:r>
          </w:p>
        </w:tc>
        <w:tc>
          <w:tcPr>
            <w:tcW w:w="1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организующие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строевые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команды и при-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емы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341"/>
        </w:trPr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Обучение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прыжку в высо-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ту способом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«перешагива-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ние».  -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вание разбега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прыжках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высоту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бом «перешаги- •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вание»</w:t>
            </w:r>
          </w:p>
        </w:tc>
        <w:tc>
          <w:tcPr>
            <w:tcW w:w="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36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Какова этапность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обучения прыжкам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 высоту способом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«перешагивание»?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вы-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полнять легкоатле-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тические упражне-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 - прыжки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высоту различ-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ными способами</w:t>
            </w:r>
          </w:p>
        </w:tc>
        <w:tc>
          <w:tcPr>
            <w:tcW w:w="5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познавательные цели.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вносят необходимые коррективы в дей-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ствие после его завершения на основе его оценки и учета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характера сделанных ошибок.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договариваются и приходят к об-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щему решению в совместной деятельности, в том числе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ситуации столкновения интересов.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Личностные;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успеха в учебной деятельности</w:t>
            </w:r>
          </w:p>
        </w:tc>
        <w:tc>
          <w:tcPr>
            <w:tcW w:w="1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дения и преду-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во время заня-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тий физически-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ми упражне-</w:t>
            </w:r>
            <w:r w:rsidRPr="00D3179B">
              <w:rPr>
                <w:color w:val="000000"/>
                <w:sz w:val="18"/>
                <w:szCs w:val="18"/>
              </w:rPr>
              <w:br/>
              <w:t>ниями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58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10.10</w:t>
            </w:r>
          </w:p>
        </w:tc>
      </w:tr>
      <w:tr w:rsidR="00F26B32" w:rsidRPr="004F3FD4">
        <w:trPr>
          <w:trHeight w:hRule="exact" w:val="3661"/>
        </w:trPr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разбега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 прыжка в 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соту способом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«перешагива-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ние».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«Удочка»</w:t>
            </w:r>
          </w:p>
        </w:tc>
        <w:tc>
          <w:tcPr>
            <w:tcW w:w="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9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 безопасно при-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. земляться в прыж-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ках?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безо-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пасному призем-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лению после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полнения прыжка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 высоту способом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25"/>
                <w:sz w:val="18"/>
                <w:szCs w:val="18"/>
              </w:rPr>
              <w:t>«перешагивание &gt; &gt;</w:t>
            </w:r>
          </w:p>
        </w:tc>
        <w:tc>
          <w:tcPr>
            <w:tcW w:w="5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действия; адекватно воспринимают предложения и оцен-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ку учителей, товарищей, родителей и других людей.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допускают возможность существо-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вания у людей различных точек зрения, в том числе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не совпадающих с их собственной, и ориентируются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на позицию партнера в общении и взаимодействии.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успеха в учебной деятельности: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2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легкоатлетиче-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ские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ния - прыжки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высоту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66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11.10</w:t>
            </w:r>
          </w:p>
        </w:tc>
      </w:tr>
      <w:tr w:rsidR="00F26B32" w:rsidRPr="004F3FD4">
        <w:trPr>
          <w:trHeight w:hRule="exact" w:val="1503"/>
        </w:trPr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7" w:firstLine="65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Разучивание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игровых дейст-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вий эстафет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(броски, ловля,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старт из различ-</w:t>
            </w:r>
          </w:p>
        </w:tc>
        <w:tc>
          <w:tcPr>
            <w:tcW w:w="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5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нового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7" w:right="36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Как правильно пе-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редать и принять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эстафету?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Цели: выполнять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командные дейст-</w:t>
            </w:r>
          </w:p>
        </w:tc>
        <w:tc>
          <w:tcPr>
            <w:tcW w:w="5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адекватно воспринимают предложения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оценку учителей, товарищей, родителей и других лю-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дей.</w:t>
            </w:r>
          </w:p>
        </w:tc>
        <w:tc>
          <w:tcPr>
            <w:tcW w:w="1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7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t>правильно пе-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редавать эста-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фету для разви-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7"/>
                <w:sz w:val="18"/>
                <w:szCs w:val="18"/>
              </w:rPr>
              <w:t>тия координации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73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12.10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36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8"/>
        <w:gridCol w:w="1786"/>
        <w:gridCol w:w="897"/>
        <w:gridCol w:w="596"/>
        <w:gridCol w:w="2088"/>
        <w:gridCol w:w="5866"/>
        <w:gridCol w:w="1764"/>
        <w:gridCol w:w="957"/>
        <w:gridCol w:w="686"/>
      </w:tblGrid>
      <w:tr w:rsidR="00F26B32" w:rsidRPr="004F3FD4">
        <w:trPr>
          <w:trHeight w:hRule="exact" w:val="238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3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2033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ных положе-</w:t>
            </w:r>
            <w:r w:rsidRPr="00D3179B">
              <w:rPr>
                <w:color w:val="000000"/>
                <w:sz w:val="18"/>
                <w:szCs w:val="18"/>
              </w:rPr>
              <w:br/>
              <w:t>ний).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Развитие коор-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динационных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способностей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в эстафетах «Ве-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селые старты»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43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вия в эстафете для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закрепления учеб-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ного материала</w:t>
            </w:r>
          </w:p>
        </w:tc>
        <w:tc>
          <w:tcPr>
            <w:tcW w:w="58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нию в совместной деятельности, в том числе в ситуации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столкновения интересов.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 w:hanging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раскрывают внутреннюю позицию школь-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ника</w:t>
            </w:r>
          </w:p>
        </w:tc>
        <w:tc>
          <w:tcPr>
            <w:tcW w:w="1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left="14" w:right="281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движений</w:t>
            </w:r>
            <w:r w:rsidRPr="00D3179B">
              <w:rPr>
                <w:color w:val="000000"/>
                <w:sz w:val="18"/>
                <w:szCs w:val="18"/>
              </w:rPr>
              <w:br/>
              <w:t>в различных</w:t>
            </w:r>
            <w:r w:rsidRPr="00D3179B">
              <w:rPr>
                <w:color w:val="000000"/>
                <w:sz w:val="18"/>
                <w:szCs w:val="18"/>
              </w:rPr>
              <w:br/>
              <w:t>ситуациях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4337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правилами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безопасного по-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ведения в зале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инвентарем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и на гимнасти-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ческих снарядах.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Развитие внима-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ния, мышления,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координации</w:t>
            </w:r>
            <w:r w:rsidRPr="00D3179B">
              <w:rPr>
                <w:color w:val="000000"/>
                <w:sz w:val="18"/>
                <w:szCs w:val="18"/>
              </w:rPr>
              <w:br/>
              <w:t>в общеразви-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вающих упраж-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нениях.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6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«Перестрелка»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Правила безопас-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ности в зале с ин-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вентарем и на гим-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настических сна-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рядах.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6"/>
                <w:sz w:val="18"/>
                <w:szCs w:val="18"/>
              </w:rPr>
              <w:t>Цели: учить вы-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полнять общераз-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вивающие упраж-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 с предмета-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ми (гимнастиче-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ские скамейки</w:t>
            </w:r>
            <w:r w:rsidRPr="00D3179B">
              <w:rPr>
                <w:color w:val="000000"/>
                <w:sz w:val="18"/>
                <w:szCs w:val="18"/>
              </w:rPr>
              <w:br/>
              <w:t>и стенка)</w:t>
            </w:r>
          </w:p>
        </w:tc>
        <w:tc>
          <w:tcPr>
            <w:tcW w:w="58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36" w:hanging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самостоятельно ставят, формулируют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решают учебную задачу; контролируют процесс и ре-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зультат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36" w:hanging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учебные задачи вместе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учителем; вносят изменения в план действия.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договариваются и приходят к об-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щему решению в совместной деятельности, в том числе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ситуации столкновения интересов.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успеха в учебной деятельности</w:t>
            </w:r>
          </w:p>
        </w:tc>
        <w:tc>
          <w:tcPr>
            <w:tcW w:w="1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9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творчески</w:t>
            </w:r>
            <w:r w:rsidRPr="00D3179B">
              <w:rPr>
                <w:color w:val="000000"/>
                <w:sz w:val="18"/>
                <w:szCs w:val="18"/>
              </w:rPr>
              <w:br/>
              <w:t>подходить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 выполнению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добиваться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достижения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конечного 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зультата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14" w:right="151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17.10</w:t>
            </w:r>
          </w:p>
        </w:tc>
      </w:tr>
      <w:tr w:rsidR="00F26B32" w:rsidRPr="004F3FD4">
        <w:trPr>
          <w:trHeight w:hRule="exact" w:val="3781"/>
        </w:trPr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Повторение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 безопас-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ного выполне-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ния физических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Контроль дви-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гательных ка-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честв: подъем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туловища за 30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секунд.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«Посадка кар-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тофеля»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Как избежать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травм во время за-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нятий физически-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ми упражнениями?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умение поднимать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туловище из поло-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жения лежа на бы-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строту</w:t>
            </w:r>
          </w:p>
        </w:tc>
        <w:tc>
          <w:tcPr>
            <w:tcW w:w="58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hanging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физическими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нениями, подвижными и спортивными играми.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hanging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Научатся:.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59" w:lineRule="exact"/>
              <w:ind w:right="29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правила преду-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 время заня-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тий физически-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ми упражне-</w:t>
            </w:r>
            <w:r w:rsidRPr="00D3179B">
              <w:rPr>
                <w:color w:val="000000"/>
                <w:sz w:val="18"/>
                <w:szCs w:val="18"/>
              </w:rPr>
              <w:br/>
              <w:t>ниями;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59" w:lineRule="exact"/>
              <w:ind w:right="29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8"/>
                <w:sz w:val="18"/>
                <w:szCs w:val="18"/>
              </w:rPr>
              <w:t>(подъем</w:t>
            </w:r>
            <w:r w:rsidRPr="00D3179B">
              <w:rPr>
                <w:color w:val="000000"/>
                <w:spacing w:val="-1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туло-</w:t>
            </w:r>
            <w:r w:rsidRPr="00D3179B">
              <w:rPr>
                <w:color w:val="000000"/>
                <w:sz w:val="18"/>
                <w:szCs w:val="18"/>
              </w:rPr>
              <w:br/>
              <w:t>вища</w:t>
            </w:r>
            <w:r w:rsidRPr="00D3179B">
              <w:rPr>
                <w:color w:val="000000"/>
                <w:sz w:val="18"/>
                <w:szCs w:val="18"/>
              </w:rPr>
              <w:br/>
              <w:t>за 30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секунд)</w:t>
            </w:r>
          </w:p>
        </w:tc>
        <w:tc>
          <w:tcPr>
            <w:tcW w:w="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18.10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72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1"/>
        <w:gridCol w:w="1796"/>
        <w:gridCol w:w="895"/>
        <w:gridCol w:w="606"/>
        <w:gridCol w:w="2092"/>
        <w:gridCol w:w="5906"/>
        <w:gridCol w:w="1782"/>
        <w:gridCol w:w="955"/>
        <w:gridCol w:w="690"/>
      </w:tblGrid>
      <w:tr w:rsidR="00F26B32" w:rsidRPr="004F3FD4">
        <w:trPr>
          <w:trHeight w:hRule="exact" w:val="247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.2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66"/>
              <w:jc w:val="right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371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21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ний акробатики: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группировка,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перекаты в груп-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пировке, кувыр-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ки, упор. Разви-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тие скоростных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качеств, ловко-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сти, внимания'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  <w:t>зна-</w:t>
            </w:r>
            <w:r w:rsidRPr="00D3179B">
              <w:rPr>
                <w:color w:val="000000"/>
                <w:sz w:val="18"/>
                <w:szCs w:val="18"/>
              </w:rPr>
              <w:br/>
              <w:t>ний,</w:t>
            </w:r>
            <w:r w:rsidRPr="00D3179B">
              <w:rPr>
                <w:color w:val="000000"/>
                <w:sz w:val="18"/>
                <w:szCs w:val="18"/>
              </w:rPr>
              <w:br/>
              <w:t>уме-</w:t>
            </w:r>
            <w:r w:rsidRPr="00D3179B">
              <w:rPr>
                <w:color w:val="000000"/>
                <w:sz w:val="18"/>
                <w:szCs w:val="18"/>
              </w:rPr>
              <w:br/>
              <w:t>ний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Развитие коорди-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национных спо-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собностей в упраж-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нениях акробатики.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закрепить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навыки выполне-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ния упражнений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акробатики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адекватно воспринимают предложения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оценку учителей, товарищей, родителей и других лю-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дей.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нию в совместной деятельности, в том числе в ситуации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столкновения интересов.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раскрывают внутреннюю позицию школь-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ника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08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для развития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ловкости и ко-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ординации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158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19.10</w:t>
            </w:r>
          </w:p>
        </w:tc>
      </w:tr>
      <w:tr w:rsidR="00F26B32" w:rsidRPr="004F3FD4">
        <w:trPr>
          <w:trHeight w:hRule="exact" w:val="3659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22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ний: стойка</w:t>
            </w:r>
            <w:r w:rsidRPr="00D3179B">
              <w:rPr>
                <w:color w:val="000000"/>
                <w:sz w:val="18"/>
                <w:szCs w:val="18"/>
              </w:rPr>
              <w:br/>
              <w:t>на лопатках,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«мост», кувы-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рок вперед,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кувырок назад.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Развитие коорди-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нации в упраж-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нениях акроба-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тики и гимна-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стики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15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  <w:t>зна-</w:t>
            </w:r>
            <w:r w:rsidRPr="00D3179B">
              <w:rPr>
                <w:color w:val="000000"/>
                <w:sz w:val="18"/>
                <w:szCs w:val="18"/>
              </w:rPr>
              <w:br/>
              <w:t>ний,</w:t>
            </w:r>
            <w:r w:rsidRPr="00D3179B">
              <w:rPr>
                <w:color w:val="000000"/>
                <w:sz w:val="18"/>
                <w:szCs w:val="18"/>
              </w:rPr>
              <w:br/>
              <w:t>уме-</w:t>
            </w:r>
            <w:r w:rsidRPr="00D3179B">
              <w:rPr>
                <w:color w:val="000000"/>
                <w:sz w:val="18"/>
                <w:szCs w:val="18"/>
              </w:rPr>
              <w:br/>
              <w:t>ний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Каковы правила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7"/>
                <w:sz w:val="18"/>
                <w:szCs w:val="18"/>
              </w:rPr>
              <w:t>выполнения упраж-</w:t>
            </w:r>
            <w:r w:rsidRPr="00D3179B">
              <w:rPr>
                <w:color w:val="000000"/>
                <w:spacing w:val="-1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нений акробатики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 гимнастики?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учить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полнять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ния фронтальным,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поточным и груп-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повым методом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действия; адекватно воспринимают предложения и оцен-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ку учителей, товарищей, родителей и других людей.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b/>
                <w:bCs/>
                <w:i/>
                <w:iCs/>
                <w:color w:val="000000"/>
                <w:spacing w:val="-12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допускают возможность существо-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вания у людей различных точек зрения, в том числе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не совпадающих с их собственной, и ориентируются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на позицию партнера в общении и взаимодействии.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успеха в учебной деятельности: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для оценки ди-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намики инди-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видуального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развития основ-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ных физических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качеств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 w:right="158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24.10</w:t>
            </w:r>
          </w:p>
        </w:tc>
      </w:tr>
      <w:tr w:rsidR="00F26B32" w:rsidRPr="004F3FD4">
        <w:trPr>
          <w:trHeight w:hRule="exact" w:val="3060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23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прыжков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 скакалкой,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выполнение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равновесиях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упорах на низ-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ком гимнасти-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ческом бревне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15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  <w:t>зна-</w:t>
            </w:r>
            <w:r w:rsidRPr="00D3179B">
              <w:rPr>
                <w:color w:val="000000"/>
                <w:sz w:val="18"/>
                <w:szCs w:val="18"/>
              </w:rPr>
              <w:br/>
              <w:t>ний,</w:t>
            </w:r>
            <w:r w:rsidRPr="00D3179B">
              <w:rPr>
                <w:color w:val="000000"/>
                <w:sz w:val="18"/>
                <w:szCs w:val="18"/>
              </w:rPr>
              <w:br/>
              <w:t>уме-</w:t>
            </w:r>
            <w:r w:rsidRPr="00D3179B">
              <w:rPr>
                <w:color w:val="000000"/>
                <w:sz w:val="18"/>
                <w:szCs w:val="18"/>
              </w:rPr>
              <w:br/>
              <w:t>ний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Какова зтапность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при обучении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прыжкам со ска-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калкой?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закрепить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умение прыгать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и пробегать через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длинную враща-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ющуюся скакалку;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учить выполнять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59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ставят и формулируют проблемы.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установленные правила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контроле способа решения.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59"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договариваются о распределении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функций и ролей в совместной деятельности.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принимают образ «хорошего ученика»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раскрывают внутреннюю позицию школьника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66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сложные прыж-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ки со скакалкой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различных</w:t>
            </w:r>
            <w:r w:rsidRPr="00D3179B">
              <w:rPr>
                <w:color w:val="000000"/>
                <w:sz w:val="18"/>
                <w:szCs w:val="18"/>
              </w:rPr>
              <w:br/>
              <w:t>сочетаниях;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66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дения и преду-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 w:right="166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25.10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0"/>
        <w:gridCol w:w="1801"/>
        <w:gridCol w:w="900"/>
        <w:gridCol w:w="598"/>
        <w:gridCol w:w="2095"/>
        <w:gridCol w:w="5885"/>
        <w:gridCol w:w="1778"/>
        <w:gridCol w:w="953"/>
        <w:gridCol w:w="695"/>
      </w:tblGrid>
      <w:tr w:rsidR="00F26B32" w:rsidRPr="004F3FD4">
        <w:trPr>
          <w:trHeight w:hRule="exact" w:val="252"/>
        </w:trPr>
        <w:tc>
          <w:tcPr>
            <w:tcW w:w="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5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1"/>
              <w:jc w:val="right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1533"/>
        </w:trPr>
        <w:tc>
          <w:tcPr>
            <w:tcW w:w="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36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упражнения в рав-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новесиях и упорах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 низком гимна-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стическом бревне</w:t>
            </w:r>
          </w:p>
        </w:tc>
        <w:tc>
          <w:tcPr>
            <w:tcW w:w="5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7" w:right="7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травматизма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во время заня-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тий физически-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ми упражнени-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ями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4572"/>
        </w:trPr>
        <w:tc>
          <w:tcPr>
            <w:tcW w:w="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Обучение опор-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ному прыжку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через гимнасти-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ческого козла.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Игра «Попры-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гунчики-воро-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бушки»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5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нового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Прыжки через гим-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настического козла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различными спо-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собами.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Цели: учить прыж-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кам через гимна-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стического козла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(с небольшого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разбега толчком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о гимнастический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мостик прыжок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упор, стоя на ко-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ленях, затем пере-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ход в упор присев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 соскок вперед)</w:t>
            </w:r>
          </w:p>
        </w:tc>
        <w:tc>
          <w:tcPr>
            <w:tcW w:w="5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физическими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нениями, подвижными и спортивными играми.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66" w:lineRule="exact"/>
              <w:ind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дения и преду-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в прыжках че-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рез гимнастиче-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ского козла;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66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дить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14" w:right="151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26.10</w:t>
            </w:r>
          </w:p>
        </w:tc>
      </w:tr>
      <w:tr w:rsidR="00F26B32" w:rsidRPr="004F3FD4">
        <w:trPr>
          <w:trHeight w:hRule="exact" w:val="3357"/>
        </w:trPr>
        <w:tc>
          <w:tcPr>
            <w:tcW w:w="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25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вание прыжков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через гимнасти-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ческого козла.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Развитие вни-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мания, коорди-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нации, двига-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тельных качеств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упражнениях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полосы препят-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ствий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0"/>
                <w:sz w:val="18"/>
                <w:szCs w:val="18"/>
              </w:rPr>
              <w:t>рован -</w:t>
            </w:r>
            <w:r w:rsidRPr="00D3179B">
              <w:rPr>
                <w:color w:val="000000"/>
                <w:spacing w:val="-2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Правила передви-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жения по полосе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препятствий с ис-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пользованием гим-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настических сна-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рядов.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безо-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пасному преодоле-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нию полосы пре-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пятствий</w:t>
            </w:r>
          </w:p>
        </w:tc>
        <w:tc>
          <w:tcPr>
            <w:tcW w:w="5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адекватно воспринимают предложения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оценку учителей, товарищей, родителей и других лю-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дей.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нию в совместной деятельности, в том числе в ситуации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столкновения интересов.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раскрывают внутреннюю позицию школь-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ника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22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для развития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ловкости и ко-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ординации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80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07.11</w:t>
            </w:r>
          </w:p>
        </w:tc>
      </w:tr>
      <w:tr w:rsidR="00F26B32" w:rsidRPr="004F3FD4">
        <w:trPr>
          <w:trHeight w:hRule="exact" w:val="921"/>
        </w:trPr>
        <w:tc>
          <w:tcPr>
            <w:tcW w:w="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26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101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 способами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регулирования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5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нового</w:t>
            </w:r>
          </w:p>
        </w:tc>
        <w:tc>
          <w:tcPr>
            <w:tcW w:w="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Какими способами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регулируется фи-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зическая нагрузка?</w:t>
            </w:r>
          </w:p>
        </w:tc>
        <w:tc>
          <w:tcPr>
            <w:tcW w:w="5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используют общие приемы решения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29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броски и ловлю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94" w:hanging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08.11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3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43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5"/>
        <w:gridCol w:w="1800"/>
        <w:gridCol w:w="897"/>
        <w:gridCol w:w="608"/>
        <w:gridCol w:w="2097"/>
        <w:gridCol w:w="5919"/>
        <w:gridCol w:w="1793"/>
        <w:gridCol w:w="950"/>
        <w:gridCol w:w="684"/>
      </w:tblGrid>
      <w:tr w:rsidR="00F26B32" w:rsidRPr="004F3FD4">
        <w:trPr>
          <w:trHeight w:hRule="exact" w:val="248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5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1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/>
                <w:bCs/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2689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физической на-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грузки по изме-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нению величи-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ны отягощения.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Разучивание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набивными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мячами разного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веса(1 .кг, 2 кг)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101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развивать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силовые качества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при выполнении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с набивным мячом</w:t>
            </w:r>
          </w:p>
        </w:tc>
        <w:tc>
          <w:tcPr>
            <w:tcW w:w="5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действия; адекватно воспринимают предложения и оцен-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ку учителей, товарищей, родителей и других людей.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допускают возможность существо-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вания у людей различных точек зрения, в том числе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не совпадающих с их собственной, и ориентируются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на позицию партнера в общении и взаимодействии.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успеха в учебной деятельности: самоанализ и самокон-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набивного мяча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из разных ис-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ходных поло-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жений с пра-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вильной поста-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новкой рук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4162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27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Контроль дви-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гательных ка-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честв: наклон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вперед из поло-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жения стоя.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техники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выполнения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акробатики ме-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тодом круговой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тренировки.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Игра «Ниточка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 иголочка»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Что такое круговая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тренировка?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развивать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гибкость в упраж-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нении наклон впе-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ред из положения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стоя</w:t>
            </w:r>
          </w:p>
        </w:tc>
        <w:tc>
          <w:tcPr>
            <w:tcW w:w="5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2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ставят и формулируют проблемы.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выполняют действия в соответствии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реализации; ис-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пользуют установленные правила в контроле способа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2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ставят вопросы, обращаются за по-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мощью; договариваются о распределении функций и ро-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лей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принимают образ «хорошего ученика»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раскрывают внутреннюю позицию школьника</w:t>
            </w:r>
          </w:p>
        </w:tc>
        <w:tc>
          <w:tcPr>
            <w:tcW w:w="1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акробатики ме-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тодом круговой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тренировки;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-г организовы-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(наклон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вперед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из по-</w:t>
            </w:r>
            <w:r w:rsidRPr="00D3179B">
              <w:rPr>
                <w:color w:val="000000"/>
                <w:sz w:val="18"/>
                <w:szCs w:val="18"/>
              </w:rPr>
              <w:br/>
              <w:t>ложе-</w:t>
            </w:r>
            <w:r w:rsidRPr="00D3179B">
              <w:rPr>
                <w:color w:val="000000"/>
                <w:sz w:val="18"/>
                <w:szCs w:val="18"/>
              </w:rPr>
              <w:br/>
              <w:t>ния</w:t>
            </w:r>
            <w:r w:rsidRPr="00D3179B">
              <w:rPr>
                <w:color w:val="000000"/>
                <w:sz w:val="18"/>
                <w:szCs w:val="18"/>
              </w:rPr>
              <w:br/>
              <w:t>стоя)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09.11</w:t>
            </w:r>
          </w:p>
        </w:tc>
      </w:tr>
      <w:tr w:rsidR="00F26B32" w:rsidRPr="004F3FD4">
        <w:trPr>
          <w:trHeight w:hRule="exact" w:val="3242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28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Обучение пере-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маху из виса</w:t>
            </w:r>
            <w:r w:rsidRPr="00D3179B">
              <w:rPr>
                <w:color w:val="000000"/>
                <w:sz w:val="18"/>
                <w:szCs w:val="18"/>
              </w:rPr>
              <w:br/>
              <w:t>стоя присев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толчком двумя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ногами, согнув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ноги, в вис сза-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ди согнувшись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 низкой пере-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кладине.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Игра «Ниточка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 иголочка»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4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нового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6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Правила безопас-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ного выполне-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ния упражнений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на гимнастической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перекладине.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учить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полнять перемах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из виса стоя на низ-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кой перекладине</w:t>
            </w:r>
          </w:p>
        </w:tc>
        <w:tc>
          <w:tcPr>
            <w:tcW w:w="5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физическими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нениями, подвижными и спортивными играми.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59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пере-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мах из виса стоя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 низкой пере-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кладине;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59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игроками;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73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14.11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36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1"/>
        <w:gridCol w:w="1805"/>
        <w:gridCol w:w="895"/>
        <w:gridCol w:w="606"/>
        <w:gridCol w:w="2092"/>
        <w:gridCol w:w="5906"/>
        <w:gridCol w:w="1782"/>
        <w:gridCol w:w="955"/>
        <w:gridCol w:w="690"/>
      </w:tblGrid>
      <w:tr w:rsidR="00F26B32" w:rsidRPr="004F3FD4">
        <w:trPr>
          <w:trHeight w:hRule="exact" w:val="236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1141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left="7" w:right="137"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9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5412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29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Обучение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упражнениям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 перекладине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 определенной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последователь-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ности.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«Перемена</w:t>
            </w:r>
            <w:r w:rsidRPr="00D3179B">
              <w:rPr>
                <w:color w:val="000000"/>
                <w:sz w:val="18"/>
                <w:szCs w:val="18"/>
              </w:rPr>
              <w:br/>
              <w:t>мест»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нового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Какова этапность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при обучении пе-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ремахам на пере-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кладине?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учить вы-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полнять серию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упражнений на пе-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рекладине: из виса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стоя присев толч-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ком двумя ногами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перемах, согнув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ноги, в вис сзади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согнувшись, опус-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кание назад в вис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стоя и обратное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движение через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вис сзади согнув-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шись со сходом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вперед на ноги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адекватно воспринимают предложения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оценку учителей, товарищей, родителей и других лю-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дей.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нию в совместной деятельности, в том числе в ситуации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столкновения интересов.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раскрывают внутреннюю позицию школь-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ника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58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дения и преду-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травматизма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во время заня-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тий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ниями на пере-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кладине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14" w:right="151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15.11</w:t>
            </w:r>
          </w:p>
        </w:tc>
      </w:tr>
      <w:tr w:rsidR="00F26B32" w:rsidRPr="004F3FD4">
        <w:trPr>
          <w:trHeight w:hRule="exact" w:val="3469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30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Контроль дви-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гательных ка-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честв: подтяги-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вания на низкой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перекладине</w:t>
            </w:r>
            <w:r w:rsidRPr="00D3179B">
              <w:rPr>
                <w:color w:val="000000"/>
                <w:sz w:val="18"/>
                <w:szCs w:val="18"/>
              </w:rPr>
              <w:br/>
              <w:t>из виса лежа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(девочки) и под-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тягивания на пе-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рекладине (маль-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чики). Совер-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шенствование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8"/>
                <w:sz w:val="18"/>
                <w:szCs w:val="18"/>
              </w:rPr>
              <w:t>кувырков вперед.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Организационные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приемы лазанья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 гимнастической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стенке.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8"/>
                <w:sz w:val="18"/>
                <w:szCs w:val="18"/>
              </w:rPr>
              <w:t>Цели: учить лаза-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нью по гимнасти-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ческой стенке; за-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крепить навык 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полнения кувырка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вперед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36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36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действия; адекватно воспринимают предложения и оцен-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ку учителей, товарищей, родителей и других людей.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допускают возможность существо-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вания у людей различных точек зрения, в том числе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 совпадающих с их собственной, и ориентируются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 позицию партнера в общении и взаимодействии.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успеха в учебной деятельности: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59"/>
              </w:tabs>
              <w:spacing w:line="252" w:lineRule="exact"/>
              <w:ind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полнять акроба-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тические эле-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менты (кувыр-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ки);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59"/>
              </w:tabs>
              <w:spacing w:line="252" w:lineRule="exact"/>
              <w:ind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безо-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пасного пове-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дения во время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занятий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(подтя-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гива-</w:t>
            </w:r>
            <w:r w:rsidRPr="00D3179B">
              <w:rPr>
                <w:color w:val="000000"/>
                <w:sz w:val="18"/>
                <w:szCs w:val="18"/>
              </w:rPr>
              <w:br/>
              <w:t>ние)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16.11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43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65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1"/>
        <w:gridCol w:w="1797"/>
        <w:gridCol w:w="891"/>
        <w:gridCol w:w="596"/>
        <w:gridCol w:w="2090"/>
        <w:gridCol w:w="5880"/>
        <w:gridCol w:w="1781"/>
        <w:gridCol w:w="951"/>
        <w:gridCol w:w="687"/>
      </w:tblGrid>
      <w:tr w:rsidR="00F26B32" w:rsidRPr="004F3FD4">
        <w:trPr>
          <w:trHeight w:hRule="exact" w:val="243"/>
        </w:trPr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901"/>
        </w:trPr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 xml:space="preserve">«Перемена   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мест»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4206"/>
        </w:trPr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31</w:t>
            </w:r>
          </w:p>
        </w:tc>
        <w:tc>
          <w:tcPr>
            <w:tcW w:w="1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разучен-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ных элементов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гимнастики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игре «Альпи-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нисты». Разви-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тие силовых    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способностей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посредством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парных упраж-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нений акроба-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тики у гимна-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стической</w:t>
            </w:r>
            <w:r w:rsidRPr="00D3179B">
              <w:rPr>
                <w:color w:val="000000"/>
                <w:sz w:val="18"/>
                <w:szCs w:val="18"/>
              </w:rPr>
              <w:br/>
              <w:t>стенки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1"/>
                <w:sz w:val="18"/>
                <w:szCs w:val="18"/>
              </w:rPr>
              <w:t>ро ван-</w:t>
            </w:r>
            <w:r w:rsidRPr="00D3179B">
              <w:rPr>
                <w:color w:val="000000"/>
                <w:spacing w:val="-2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Упражнения акро-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батики в парах.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навык выполнения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упражнений гим-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настики</w:t>
            </w:r>
          </w:p>
        </w:tc>
        <w:tc>
          <w:tcPr>
            <w:tcW w:w="5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65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ставят и формулируют проблемы;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в разнообразии способов решения задач.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выполняют действия в соответствии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реализации; ис-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пользуют установленные правила в контроле способа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65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ставят вопросы, обращаются за по-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мощью; договариваются о распределении функций и ро-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лей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принимают образ «хорошего ученика»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раскрывают внутреннюю позицию школьника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упражнение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по образцу учи-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теля и показу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лучших учени-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ков;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ные игры в по-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мещении</w:t>
            </w:r>
          </w:p>
        </w:tc>
        <w:tc>
          <w:tcPr>
            <w:tcW w:w="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158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righ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>21.11■-</w:t>
            </w:r>
          </w:p>
        </w:tc>
      </w:tr>
      <w:tr w:rsidR="00F26B32" w:rsidRPr="004F3FD4">
        <w:trPr>
          <w:trHeight w:hRule="exact" w:val="3603"/>
        </w:trPr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32</w:t>
            </w:r>
          </w:p>
        </w:tc>
        <w:tc>
          <w:tcPr>
            <w:tcW w:w="1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лазанья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 канату в три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приема.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Развитие скоро-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стно-силовых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способностей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(подъем туло-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вища лежа</w:t>
            </w:r>
            <w:r w:rsidRPr="00D3179B">
              <w:rPr>
                <w:color w:val="000000"/>
                <w:sz w:val="18"/>
                <w:szCs w:val="18"/>
              </w:rPr>
              <w:br/>
              <w:t>на спине).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«Кто быстрее»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36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Как выполнять ла-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занье по канату?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Цели: учить лаза-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нью по канату</w:t>
            </w:r>
            <w:r w:rsidRPr="00D3179B">
              <w:rPr>
                <w:color w:val="000000"/>
                <w:sz w:val="18"/>
                <w:szCs w:val="18"/>
              </w:rPr>
              <w:br/>
              <w:t>в три приема</w:t>
            </w:r>
          </w:p>
        </w:tc>
        <w:tc>
          <w:tcPr>
            <w:tcW w:w="5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физическими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нениями, подвижными и спортивными играми.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самоанализ и само-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контроль результата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2"/>
                <w:sz w:val="18"/>
                <w:szCs w:val="18"/>
              </w:rPr>
              <w:t>Научатся:   .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- 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для развития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ловкости и ско-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ростно-силовых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качеств</w:t>
            </w:r>
          </w:p>
        </w:tc>
        <w:tc>
          <w:tcPr>
            <w:tcW w:w="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66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22.11</w:t>
            </w:r>
          </w:p>
        </w:tc>
      </w:tr>
      <w:tr w:rsidR="00F26B32" w:rsidRPr="004F3FD4">
        <w:trPr>
          <w:trHeight w:hRule="exact" w:val="1199"/>
        </w:trPr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33</w:t>
            </w:r>
          </w:p>
        </w:tc>
        <w:tc>
          <w:tcPr>
            <w:tcW w:w="1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Разучивание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комплекса ОРУ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гимнастиче-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скими палками.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Правила безопас-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ности в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ниях с гимнастиче-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скими палками.</w:t>
            </w:r>
          </w:p>
        </w:tc>
        <w:tc>
          <w:tcPr>
            <w:tcW w:w="5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адекватно воспринимают предложения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и оценку учителей, товарищей, родителей и других людей.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58" w:hanging="7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9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дить подвиж-</w:t>
            </w:r>
          </w:p>
        </w:tc>
        <w:tc>
          <w:tcPr>
            <w:tcW w:w="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73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23.11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b/>
          <w:bCs/>
          <w:i/>
          <w:iCs/>
          <w:color w:val="000000"/>
          <w:spacing w:val="-6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72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2"/>
        <w:gridCol w:w="1801"/>
        <w:gridCol w:w="900"/>
        <w:gridCol w:w="605"/>
        <w:gridCol w:w="2088"/>
        <w:gridCol w:w="5900"/>
        <w:gridCol w:w="1778"/>
        <w:gridCol w:w="953"/>
        <w:gridCol w:w="695"/>
      </w:tblGrid>
      <w:tr w:rsidR="00F26B32" w:rsidRPr="004F3FD4">
        <w:trPr>
          <w:trHeight w:hRule="exact" w:val="262"/>
        </w:trPr>
        <w:tc>
          <w:tcPr>
            <w:tcW w:w="61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1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2995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9"/>
                <w:sz w:val="18"/>
                <w:szCs w:val="18"/>
              </w:rPr>
              <w:t>Развитие вни-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мания, коорди-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нации, двига-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тельных качеств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упражнениях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полосы препят-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ствий.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ная игра «Салки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мячом»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0" w:firstLine="7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развивать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внимание и коор-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динацию в упраж-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нениях с гимна-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стическими</w:t>
            </w:r>
            <w:r w:rsidRPr="00D3179B">
              <w:rPr>
                <w:color w:val="000000"/>
                <w:sz w:val="18"/>
                <w:szCs w:val="18"/>
              </w:rPr>
              <w:br/>
              <w:t>палками</w:t>
            </w:r>
          </w:p>
        </w:tc>
        <w:tc>
          <w:tcPr>
            <w:tcW w:w="5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нию в совместной деятельности, в том числе в ситуации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столкновения интересов.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 w:hanging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раскрывают внутреннюю позицию школь-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ника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ные игры в по-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мещении;</w:t>
            </w:r>
            <w:r w:rsidRPr="00D3179B">
              <w:rPr>
                <w:color w:val="000000"/>
                <w:sz w:val="18"/>
                <w:szCs w:val="18"/>
              </w:rPr>
              <w:br/>
              <w:t>- 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дения и преду-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травматизма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во время заня-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тий физкульту-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рой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637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34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вание бросков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теннисного мя-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ча в цель.</w:t>
            </w:r>
            <w:r w:rsidRPr="00D3179B">
              <w:rPr>
                <w:color w:val="000000"/>
                <w:sz w:val="18"/>
                <w:szCs w:val="18"/>
              </w:rPr>
              <w:br/>
              <w:t>Разучивание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 коррекцию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осанки.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Игра «Чья ко-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манда быстрее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осалит игроков»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 развивать точ-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ность броска?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учить точ-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ным броскам тен-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нисного мяча</w:t>
            </w:r>
          </w:p>
        </w:tc>
        <w:tc>
          <w:tcPr>
            <w:tcW w:w="5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действия; адекватно воспринимают предложения и оцен-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ку учителей, товарищей, родителей и других людей.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b/>
                <w:bCs/>
                <w:i/>
                <w:iCs/>
                <w:color w:val="000000"/>
                <w:spacing w:val="-12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допускают возможность существо-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вания у людей различных точек зрения, в том числе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не совпадающих с их собственной, и ориентируются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на позицию партнера в общении и взаимодействии.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успеха в учебной деятельности: самоанализ и самокон-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точно бросать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мяч;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по профилакти-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ке нарушения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осанки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 w:right="158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28.11</w:t>
            </w:r>
          </w:p>
        </w:tc>
      </w:tr>
      <w:tr w:rsidR="00F26B32" w:rsidRPr="004F3FD4">
        <w:trPr>
          <w:trHeight w:hRule="exact" w:val="3352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35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правилами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безопасности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упражнениях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мячами.</w:t>
            </w:r>
            <w:r w:rsidRPr="00D3179B">
              <w:rPr>
                <w:color w:val="000000"/>
                <w:sz w:val="18"/>
                <w:szCs w:val="18"/>
              </w:rPr>
              <w:br/>
              <w:t>Разучивание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комплекса ОРУ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 баскетболь-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ными мячами.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Игра «Пере-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дал - садись»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Какие действия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уроке могут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привести к трав-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мам?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pacing w:val="-13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учить быст-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рому движению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при передаче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ловле баскет-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больного мяча;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закрепить навык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ведения мяча пра-</w:t>
            </w:r>
          </w:p>
        </w:tc>
        <w:tc>
          <w:tcPr>
            <w:tcW w:w="5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9" w:hanging="7"/>
              <w:rPr>
                <w:sz w:val="18"/>
                <w:szCs w:val="18"/>
              </w:rPr>
            </w:pPr>
            <w:r w:rsidRPr="00D3179B">
              <w:rPr>
                <w:b/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ставят и формулируют проблемы;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в разнообразии способов решения задач.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b/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выполняют действия в соответствии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ис-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пользуют установленные правила в контроле способа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9" w:hanging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ставят вопросы, обращаются за по-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мощью; договариваются о распределении функций и ро-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лей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принимают образ «хорошего ученика»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раскрывают внутреннюю позицию школьника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66" w:lineRule="exact"/>
              <w:ind w:right="50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8"/>
                <w:sz w:val="18"/>
                <w:szCs w:val="18"/>
              </w:rPr>
              <w:t>технически"</w:t>
            </w:r>
            <w:r w:rsidRPr="00D3179B">
              <w:rPr>
                <w:color w:val="000000"/>
                <w:spacing w:val="-1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правильно бро-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сать и ловить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мяч при быст-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ром движении;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66" w:lineRule="exact"/>
              <w:ind w:right="50" w:hanging="29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дения и преду-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73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29.11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3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0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5"/>
        <w:gridCol w:w="1798"/>
        <w:gridCol w:w="896"/>
        <w:gridCol w:w="607"/>
        <w:gridCol w:w="2095"/>
        <w:gridCol w:w="5913"/>
        <w:gridCol w:w="1791"/>
        <w:gridCol w:w="956"/>
        <w:gridCol w:w="683"/>
      </w:tblGrid>
      <w:tr w:rsidR="00F26B32" w:rsidRPr="004F3FD4">
        <w:trPr>
          <w:trHeight w:hRule="exact" w:val="244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1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5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17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9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6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590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01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вой (левой) рукой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движении</w:t>
            </w:r>
          </w:p>
        </w:tc>
        <w:tc>
          <w:tcPr>
            <w:tcW w:w="5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во время заня-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тий</w:t>
            </w:r>
          </w:p>
        </w:tc>
        <w:tc>
          <w:tcPr>
            <w:tcW w:w="9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539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36</w:t>
            </w:r>
          </w:p>
        </w:tc>
        <w:tc>
          <w:tcPr>
            <w:tcW w:w="1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ванне техники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выполнения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бросков мяча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 кольцо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бом «снизу»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после ведения.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«Мяч соседу»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5"/>
                <w:sz w:val="18"/>
                <w:szCs w:val="18"/>
              </w:rPr>
              <w:t>Как выполнять бро-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сок мяча в кольцо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способом «снизу»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после ведения?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навык бросков мя-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ча в кольцо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бом «снизу» после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ведения</w:t>
            </w:r>
          </w:p>
        </w:tc>
        <w:tc>
          <w:tcPr>
            <w:tcW w:w="5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66" w:lineRule="exact"/>
              <w:ind w:right="7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распределять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свои силы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во время мед-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ленного разми-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ночного бега;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66" w:lineRule="exact"/>
              <w:ind w:right="7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правильно</w:t>
            </w:r>
            <w:r w:rsidRPr="00D3179B">
              <w:rPr>
                <w:color w:val="000000"/>
                <w:sz w:val="18"/>
                <w:szCs w:val="18"/>
              </w:rPr>
              <w:br/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броски мяча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в кольцо спосо-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бом «снизу»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после ведения</w:t>
            </w:r>
          </w:p>
        </w:tc>
        <w:tc>
          <w:tcPr>
            <w:tcW w:w="9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 w:right="158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30.11</w:t>
            </w:r>
          </w:p>
        </w:tc>
      </w:tr>
      <w:tr w:rsidR="00F26B32" w:rsidRPr="004F3FD4">
        <w:trPr>
          <w:trHeight w:hRule="exact" w:val="3240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37</w:t>
            </w:r>
          </w:p>
        </w:tc>
        <w:tc>
          <w:tcPr>
            <w:tcW w:w="1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58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бросков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баскетбольного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мяча в кольцо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способом «свер-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ху» после веде-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«Бросок мяча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колонне»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Как 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бросок мяча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 кольцо способом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«сверху» после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ведения?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навык броска мяча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в кольцо способом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«сверху» после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ведения</w:t>
            </w:r>
          </w:p>
        </w:tc>
        <w:tc>
          <w:tcPr>
            <w:tcW w:w="5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адекватно воспринимают предложения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оценку учителей, товарищей, родителей и других лю-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дей.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нию в совместной деятельности, в том числе в ситуации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столкновения интересов.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раскрывают внутреннюю позицию школь-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ника</w:t>
            </w:r>
          </w:p>
        </w:tc>
        <w:tc>
          <w:tcPr>
            <w:tcW w:w="17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58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броски мяча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кольцо с пра-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вильной поста-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новкой рук</w:t>
            </w:r>
          </w:p>
        </w:tc>
        <w:tc>
          <w:tcPr>
            <w:tcW w:w="9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58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05.12</w:t>
            </w:r>
          </w:p>
        </w:tc>
      </w:tr>
      <w:tr w:rsidR="00F26B32" w:rsidRPr="004F3FD4">
        <w:trPr>
          <w:trHeight w:hRule="exact" w:val="2643"/>
        </w:trPr>
        <w:tc>
          <w:tcPr>
            <w:tcW w:w="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38</w:t>
            </w:r>
          </w:p>
        </w:tc>
        <w:tc>
          <w:tcPr>
            <w:tcW w:w="1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4"/>
                <w:sz w:val="18"/>
                <w:szCs w:val="18"/>
              </w:rPr>
              <w:t>Обучение ловле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передаче мяча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движении,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«треугольни-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ке». Совершен-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ствование бро-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ска двумя рука-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ми от груди.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и уме-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4"/>
                <w:sz w:val="18"/>
                <w:szCs w:val="18"/>
              </w:rPr>
              <w:t>Развитие быстроты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выносливости.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Цели: учить быст-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рому движению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при ловле и пере-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даче баскетбольно-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го мяча различны-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ми способами</w:t>
            </w:r>
          </w:p>
        </w:tc>
        <w:tc>
          <w:tcPr>
            <w:tcW w:w="5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58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9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дить подвиж-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</w:t>
            </w:r>
          </w:p>
        </w:tc>
        <w:tc>
          <w:tcPr>
            <w:tcW w:w="9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66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06.12</w:t>
            </w:r>
          </w:p>
        </w:tc>
      </w:tr>
    </w:tbl>
    <w:p w:rsidR="00F26B32" w:rsidRPr="00D3179B" w:rsidRDefault="00F26B32" w:rsidP="007B4162">
      <w:pPr>
        <w:spacing w:line="1" w:lineRule="exact"/>
        <w:rPr>
          <w:sz w:val="18"/>
          <w:szCs w:val="18"/>
        </w:rPr>
      </w:pPr>
      <w:r w:rsidRPr="00D3179B">
        <w:rPr>
          <w:sz w:val="18"/>
          <w:szCs w:val="18"/>
        </w:rPr>
        <w:br w:type="column"/>
      </w:r>
    </w:p>
    <w:tbl>
      <w:tblPr>
        <w:tblW w:w="15494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9"/>
        <w:gridCol w:w="1828"/>
        <w:gridCol w:w="903"/>
        <w:gridCol w:w="605"/>
        <w:gridCol w:w="2118"/>
        <w:gridCol w:w="5958"/>
        <w:gridCol w:w="1804"/>
        <w:gridCol w:w="963"/>
        <w:gridCol w:w="696"/>
      </w:tblGrid>
      <w:tr w:rsidR="00F26B32" w:rsidRPr="004F3FD4">
        <w:trPr>
          <w:trHeight w:hRule="exact" w:val="410"/>
        </w:trPr>
        <w:tc>
          <w:tcPr>
            <w:tcW w:w="61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  <w:lang w:val="en-US"/>
              </w:rPr>
              <w:t>I</w:t>
            </w:r>
          </w:p>
        </w:tc>
        <w:tc>
          <w:tcPr>
            <w:tcW w:w="1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9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81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б</w:t>
            </w:r>
          </w:p>
        </w:tc>
        <w:tc>
          <w:tcPr>
            <w:tcW w:w="18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571"/>
        </w:trPr>
        <w:tc>
          <w:tcPr>
            <w:tcW w:w="61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«Мяч среднему»</w:t>
            </w:r>
          </w:p>
        </w:tc>
        <w:tc>
          <w:tcPr>
            <w:tcW w:w="9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9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785"/>
        </w:trPr>
        <w:tc>
          <w:tcPr>
            <w:tcW w:w="61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39</w:t>
            </w:r>
          </w:p>
        </w:tc>
        <w:tc>
          <w:tcPr>
            <w:tcW w:w="1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9"/>
                <w:sz w:val="18"/>
                <w:szCs w:val="18"/>
              </w:rPr>
              <w:t>Обучение веде-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нию мяча в дви-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жении с изме-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нением направ-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ления. Совер-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шенствование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броска мяча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кольцо. Разви-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тие координа-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ционных спо-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собностей в иг-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ре в мини-бас-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кетбол</w:t>
            </w:r>
          </w:p>
        </w:tc>
        <w:tc>
          <w:tcPr>
            <w:tcW w:w="9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Как правильно вес-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ти и бросать мяч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кольцо?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развивать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координационные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способности, гла-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зомер и точность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при выполнении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  <w:t>с мячом</w:t>
            </w:r>
          </w:p>
        </w:tc>
        <w:tc>
          <w:tcPr>
            <w:tcW w:w="5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58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ставят и формулируют проблемы;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в разнообразии способов решения задач.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выполняют действия в соответствии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реализации; ис-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пользуют установленные правила в контроле способа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58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ставят вопросы, обращаются за по-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мощью; договариваются о распределении функций и ро-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лей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принимают образ «хорошего ученика»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 раскрывают внутреннюю позицию школьника</w:t>
            </w:r>
          </w:p>
        </w:tc>
        <w:tc>
          <w:tcPr>
            <w:tcW w:w="18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59" w:lineRule="exact"/>
              <w:ind w:right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движение с мя-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чом с измене-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нием направле-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59" w:lineRule="exact"/>
              <w:ind w:right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14" w:right="151" w:firstLine="50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07.12</w:t>
            </w:r>
          </w:p>
        </w:tc>
      </w:tr>
      <w:tr w:rsidR="00F26B32" w:rsidRPr="004F3FD4">
        <w:trPr>
          <w:trHeight w:hRule="exact" w:val="3198"/>
        </w:trPr>
        <w:tc>
          <w:tcPr>
            <w:tcW w:w="61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40</w:t>
            </w:r>
          </w:p>
        </w:tc>
        <w:tc>
          <w:tcPr>
            <w:tcW w:w="1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передвиже-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ниями баскет-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болиста в игре.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Обучение пово-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ротам на месте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с мячом в ру-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ках. Игра в ми-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ни-баскетбол</w:t>
            </w:r>
          </w:p>
        </w:tc>
        <w:tc>
          <w:tcPr>
            <w:tcW w:w="9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52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Как правильно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действовать в игре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баскетбол при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владении мячом?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учить пра-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вильно выполнять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повороты на месте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 мячом в руках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после ведения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 остановки в два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шага</w:t>
            </w:r>
          </w:p>
        </w:tc>
        <w:tc>
          <w:tcPr>
            <w:tcW w:w="5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i/>
                <w:iCs/>
                <w:color w:val="000000"/>
                <w:spacing w:val="-12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 xml:space="preserve">вия </w:t>
            </w:r>
            <w:r w:rsidRPr="00D3179B">
              <w:rPr>
                <w:b/>
                <w:bCs/>
                <w:color w:val="000000"/>
                <w:spacing w:val="-12"/>
                <w:sz w:val="18"/>
                <w:szCs w:val="18"/>
              </w:rPr>
              <w:t xml:space="preserve">с мячом; 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самостоятельно ставят, формулируют и ре-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b/>
                <w:bCs/>
                <w:i/>
                <w:iCs/>
                <w:color w:val="000000"/>
                <w:spacing w:val="-11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b/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i/>
                <w:iCs/>
                <w:color w:val="000000"/>
                <w:spacing w:val="-12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8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59" w:lineRule="exact"/>
              <w:ind w:right="79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пово-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роты на месте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 мячом в ру-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ках;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59" w:lineRule="exact"/>
              <w:ind w:right="79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взаимодейст-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вовать с парт-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нерами в игре</w:t>
            </w:r>
          </w:p>
        </w:tc>
        <w:tc>
          <w:tcPr>
            <w:tcW w:w="9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right="166" w:firstLine="36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12.12</w:t>
            </w:r>
          </w:p>
        </w:tc>
      </w:tr>
      <w:tr w:rsidR="00F26B32" w:rsidRPr="004F3FD4">
        <w:trPr>
          <w:trHeight w:hRule="exact" w:val="2627"/>
        </w:trPr>
        <w:tc>
          <w:tcPr>
            <w:tcW w:w="61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41</w:t>
            </w:r>
          </w:p>
        </w:tc>
        <w:tc>
          <w:tcPr>
            <w:tcW w:w="1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Контроль за раз-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витием двига-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тельных качеств: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поднимание</w:t>
            </w:r>
            <w:r w:rsidRPr="00D3179B">
              <w:rPr>
                <w:color w:val="000000"/>
                <w:sz w:val="18"/>
                <w:szCs w:val="18"/>
              </w:rPr>
              <w:br/>
              <w:t>туловища</w:t>
            </w:r>
            <w:r w:rsidRPr="00D3179B">
              <w:rPr>
                <w:color w:val="000000"/>
                <w:sz w:val="18"/>
                <w:szCs w:val="18"/>
              </w:rPr>
              <w:br/>
              <w:t>за 30 секунд.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Игра в мини-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баскетбол</w:t>
            </w:r>
          </w:p>
        </w:tc>
        <w:tc>
          <w:tcPr>
            <w:tcW w:w="9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  <w:t>и кор-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Развитие скорост-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но-с иловых ка-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честв в поднима-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 туловища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из положения лежа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 спине на время.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Цели: учить под-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нимать туловище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из положения</w:t>
            </w:r>
          </w:p>
        </w:tc>
        <w:tc>
          <w:tcPr>
            <w:tcW w:w="5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52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адекватно воспринимают предложения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оценку учителей, товарищей, родителей и других лю-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дей.</w:t>
            </w:r>
          </w:p>
          <w:p w:rsidR="00F26B32" w:rsidRPr="004F3FD4" w:rsidRDefault="00F26B32" w:rsidP="00120F9B">
            <w:pPr>
              <w:shd w:val="clear" w:color="auto" w:fill="FFFFFF"/>
              <w:spacing w:line="252" w:lineRule="exact"/>
              <w:ind w:right="29"/>
              <w:rPr>
                <w:sz w:val="18"/>
                <w:szCs w:val="18"/>
              </w:rPr>
            </w:pPr>
            <w:r w:rsidRPr="00D3179B">
              <w:rPr>
                <w:b/>
                <w:bCs/>
                <w:i/>
                <w:iCs/>
                <w:color w:val="000000"/>
                <w:spacing w:val="-12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и позицию; договариваются и приходят к общему реше-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нию в совместной деятельности, в том числе в ситуации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столкновения интересов.</w:t>
            </w:r>
          </w:p>
        </w:tc>
        <w:tc>
          <w:tcPr>
            <w:tcW w:w="18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158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  <w:t>для развития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скоростно-си-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ловых качеств</w:t>
            </w:r>
          </w:p>
        </w:tc>
        <w:tc>
          <w:tcPr>
            <w:tcW w:w="9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тельных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(подни-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мание</w:t>
            </w:r>
            <w:r w:rsidRPr="00D3179B">
              <w:rPr>
                <w:color w:val="000000"/>
                <w:sz w:val="18"/>
                <w:szCs w:val="18"/>
              </w:rPr>
              <w:br/>
              <w:t>туло-</w:t>
            </w:r>
            <w:r w:rsidRPr="00D3179B">
              <w:rPr>
                <w:color w:val="000000"/>
                <w:sz w:val="18"/>
                <w:szCs w:val="18"/>
              </w:rPr>
              <w:br/>
              <w:t>вища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C2300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13.12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8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9"/>
        <w:gridCol w:w="1790"/>
        <w:gridCol w:w="892"/>
        <w:gridCol w:w="604"/>
        <w:gridCol w:w="2085"/>
        <w:gridCol w:w="5894"/>
        <w:gridCol w:w="1776"/>
        <w:gridCol w:w="952"/>
        <w:gridCol w:w="680"/>
      </w:tblGrid>
      <w:tr w:rsidR="00F26B32" w:rsidRPr="004F3FD4">
        <w:trPr>
          <w:trHeight w:hRule="exact" w:val="246"/>
        </w:trPr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612"/>
        </w:trPr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446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лежа на спине</w:t>
            </w:r>
            <w:r w:rsidRPr="00D3179B">
              <w:rPr>
                <w:color w:val="000000"/>
                <w:sz w:val="18"/>
                <w:szCs w:val="18"/>
              </w:rPr>
              <w:br/>
              <w:t>за 30 секунд</w:t>
            </w:r>
          </w:p>
        </w:tc>
        <w:tc>
          <w:tcPr>
            <w:tcW w:w="5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раскрывают внутреннюю позицию школь-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ника</w:t>
            </w:r>
          </w:p>
        </w:tc>
        <w:tc>
          <w:tcPr>
            <w:tcW w:w="17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5"/>
                <w:sz w:val="18"/>
                <w:szCs w:val="18"/>
              </w:rPr>
              <w:t>за 30 с)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053"/>
        </w:trPr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42</w:t>
            </w:r>
          </w:p>
        </w:tc>
        <w:tc>
          <w:tcPr>
            <w:tcW w:w="1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вание ведения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мяча, остановки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в два шага, по-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воротов с мячом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на месте, пере-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дачи партнеру.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«Попади в коль-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цо»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  <w:t>и уме-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0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Как действовать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 игре, владея мя-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чом, при атаке со-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перника?</w:t>
            </w:r>
            <w:r w:rsidRPr="00D3179B">
              <w:rPr>
                <w:color w:val="000000"/>
                <w:sz w:val="18"/>
                <w:szCs w:val="18"/>
              </w:rPr>
              <w:br/>
              <w:t>Цели:закрепить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навык поворотов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на месте с мячом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 руках после ве-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дения и остановки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два шага</w:t>
            </w:r>
          </w:p>
        </w:tc>
        <w:tc>
          <w:tcPr>
            <w:tcW w:w="5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z w:val="18"/>
                <w:szCs w:val="18"/>
              </w:rPr>
              <w:br/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right="72"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полнять веде-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ние и броски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мяча;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right="72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взаимодейст-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вовать с парт-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нерами в игре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 w:right="151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14.12</w:t>
            </w:r>
          </w:p>
        </w:tc>
      </w:tr>
      <w:tr w:rsidR="00F26B32" w:rsidRPr="004F3FD4">
        <w:trPr>
          <w:trHeight w:hRule="exact" w:val="3037"/>
        </w:trPr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43</w:t>
            </w:r>
          </w:p>
        </w:tc>
        <w:tc>
          <w:tcPr>
            <w:tcW w:w="1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вание бросков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мяча одной ру--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кой различными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способами.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«Мяч средне-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му». Игра в ми-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ни-баскетбол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и уме-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3"/>
                <w:sz w:val="18"/>
                <w:szCs w:val="18"/>
              </w:rPr>
              <w:t>Какие бывают спо-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собы бросков мяча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одной рукой?</w:t>
            </w:r>
            <w:r w:rsidRPr="00D3179B">
              <w:rPr>
                <w:color w:val="000000"/>
                <w:sz w:val="18"/>
                <w:szCs w:val="18"/>
              </w:rPr>
              <w:br/>
              <w:t>Цели: закреплять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навык броска мяча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одной рукой</w:t>
            </w:r>
          </w:p>
        </w:tc>
        <w:tc>
          <w:tcPr>
            <w:tcW w:w="5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z w:val="18"/>
                <w:szCs w:val="18"/>
              </w:rPr>
              <w:br/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броски мяча</w:t>
            </w:r>
            <w:r w:rsidRPr="00D3179B">
              <w:rPr>
                <w:color w:val="000000"/>
                <w:sz w:val="18"/>
                <w:szCs w:val="18"/>
              </w:rPr>
              <w:br/>
              <w:t>одной рукой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разными спосо-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бами;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контролиро-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вать силу, вы-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соту и точность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броска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66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19.12</w:t>
            </w:r>
          </w:p>
        </w:tc>
      </w:tr>
      <w:tr w:rsidR="00F26B32" w:rsidRPr="004F3FD4">
        <w:trPr>
          <w:trHeight w:hRule="exact" w:val="3347"/>
        </w:trPr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44</w:t>
            </w:r>
          </w:p>
        </w:tc>
        <w:tc>
          <w:tcPr>
            <w:tcW w:w="1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вание передви-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жения с веде-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нием мяча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приставными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шагами левым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и правым боком.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Игра в мини-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баскетбол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4"/>
                <w:sz w:val="18"/>
                <w:szCs w:val="18"/>
              </w:rPr>
              <w:t>Каким боком пере-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двигаться при ве-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дении правой ру-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кой, левой рукой?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Цели: развивать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координацию при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ведении мяча при-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ставными шагами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правым и левым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боком</w:t>
            </w:r>
          </w:p>
        </w:tc>
        <w:tc>
          <w:tcPr>
            <w:tcW w:w="5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z w:val="18"/>
                <w:szCs w:val="18"/>
              </w:rPr>
              <w:br/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правильно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выполнять ве-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дение мяча при-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ставными ша-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гами левым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и правым боком;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взаимодейст-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вовать с парт-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нерами в игре</w:t>
            </w:r>
          </w:p>
        </w:tc>
        <w:tc>
          <w:tcPr>
            <w:tcW w:w="9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66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20.12</w:t>
            </w:r>
          </w:p>
        </w:tc>
      </w:tr>
    </w:tbl>
    <w:p w:rsidR="00F26B32" w:rsidRPr="00D3179B" w:rsidRDefault="00F26B32" w:rsidP="007B4162">
      <w:pPr>
        <w:shd w:val="clear" w:color="auto" w:fill="FFFFFF"/>
        <w:spacing w:before="979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8" w:line="1" w:lineRule="exact"/>
        <w:rPr>
          <w:sz w:val="18"/>
          <w:szCs w:val="18"/>
        </w:rPr>
      </w:pPr>
    </w:p>
    <w:tbl>
      <w:tblPr>
        <w:tblW w:w="15442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5"/>
        <w:gridCol w:w="1799"/>
        <w:gridCol w:w="907"/>
        <w:gridCol w:w="610"/>
        <w:gridCol w:w="2096"/>
        <w:gridCol w:w="5953"/>
        <w:gridCol w:w="1791"/>
        <w:gridCol w:w="960"/>
        <w:gridCol w:w="701"/>
      </w:tblGrid>
      <w:tr w:rsidR="00F26B32" w:rsidRPr="004F3FD4">
        <w:trPr>
          <w:trHeight w:hRule="exact" w:val="248"/>
        </w:trPr>
        <w:tc>
          <w:tcPr>
            <w:tcW w:w="6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398"/>
        </w:trPr>
        <w:tc>
          <w:tcPr>
            <w:tcW w:w="6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45</w:t>
            </w:r>
          </w:p>
        </w:tc>
        <w:tc>
          <w:tcPr>
            <w:tcW w:w="17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36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вание ведения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броска мяча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 корзину. Раз-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витие координа-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7"/>
                <w:sz w:val="18"/>
                <w:szCs w:val="18"/>
              </w:rPr>
              <w:t>ционных способ-</w:t>
            </w:r>
            <w:r w:rsidRPr="00D3179B">
              <w:rPr>
                <w:color w:val="000000"/>
                <w:spacing w:val="-1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ностей в эстафе-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тах с ведением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мяча и броском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 корзину.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7"/>
                <w:sz w:val="18"/>
                <w:szCs w:val="18"/>
              </w:rPr>
              <w:t>в мини-баскетбол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08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 выполняется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остановка в два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шага после веде-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 мяча?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Цели: учить бро-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сать мяч в корзи-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ну после ведения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остановки в два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шага</w:t>
            </w:r>
          </w:p>
        </w:tc>
        <w:tc>
          <w:tcPr>
            <w:tcW w:w="5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с поставленной задачей и условиями ее реализации.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7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0" w:firstLine="14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6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полнять веде-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ние мяча с по-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следующей</w:t>
            </w:r>
            <w:r w:rsidRPr="00D3179B">
              <w:rPr>
                <w:color w:val="000000"/>
                <w:sz w:val="18"/>
                <w:szCs w:val="18"/>
              </w:rPr>
              <w:br/>
              <w:t>остановкой</w:t>
            </w:r>
            <w:r w:rsidRPr="00D3179B">
              <w:rPr>
                <w:color w:val="000000"/>
                <w:sz w:val="18"/>
                <w:szCs w:val="18"/>
              </w:rPr>
              <w:br/>
              <w:t>в два шага</w:t>
            </w:r>
            <w:r w:rsidRPr="00D3179B">
              <w:rPr>
                <w:color w:val="000000"/>
                <w:sz w:val="18"/>
                <w:szCs w:val="18"/>
              </w:rPr>
              <w:br/>
              <w:t>и броском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мяча в корзину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29" w:right="137" w:firstLine="43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21.12</w:t>
            </w:r>
          </w:p>
        </w:tc>
      </w:tr>
      <w:tr w:rsidR="00F26B32" w:rsidRPr="004F3FD4">
        <w:trPr>
          <w:trHeight w:hRule="exact" w:val="3382"/>
        </w:trPr>
        <w:tc>
          <w:tcPr>
            <w:tcW w:w="6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46</w:t>
            </w:r>
          </w:p>
        </w:tc>
        <w:tc>
          <w:tcPr>
            <w:tcW w:w="17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ведения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мяча с измене-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нием направле-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ния. Развитие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координацион-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ных способно-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стей в эстафетах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ведением мя-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ча. Игра в мини-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баскетбол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Как обводить про-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тивника?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вести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баскетбольный мяч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изменением 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правления и об-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водкой партнера</w:t>
            </w:r>
          </w:p>
        </w:tc>
        <w:tc>
          <w:tcPr>
            <w:tcW w:w="5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7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74" w:lineRule="exact"/>
              <w:ind w:right="151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правильно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выполнять ве-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5"/>
                <w:sz w:val="18"/>
                <w:szCs w:val="18"/>
              </w:rPr>
              <w:t>дение мяча -</w:t>
            </w:r>
            <w:r w:rsidRPr="00D3179B">
              <w:rPr>
                <w:color w:val="000000"/>
                <w:spacing w:val="-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с изменением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направления;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74" w:lineRule="exact"/>
              <w:ind w:right="151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158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26.12</w:t>
            </w:r>
          </w:p>
        </w:tc>
      </w:tr>
      <w:tr w:rsidR="00F26B32" w:rsidRPr="004F3FD4">
        <w:trPr>
          <w:trHeight w:hRule="exact" w:val="3405"/>
        </w:trPr>
        <w:tc>
          <w:tcPr>
            <w:tcW w:w="6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47</w:t>
            </w:r>
          </w:p>
        </w:tc>
        <w:tc>
          <w:tcPr>
            <w:tcW w:w="17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Контроль</w:t>
            </w:r>
            <w:r w:rsidRPr="00D3179B">
              <w:rPr>
                <w:color w:val="000000"/>
                <w:sz w:val="18"/>
                <w:szCs w:val="18"/>
              </w:rPr>
              <w:br/>
              <w:t>за развитием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двигательных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качеств: броски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набивного мяча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из-за головы.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«Вышибалы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двумя мячами»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4"/>
                <w:sz w:val="18"/>
                <w:szCs w:val="18"/>
              </w:rPr>
              <w:t>Какие упражнения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разминки следует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выполнять перед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броском набивно-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го мяча?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развивать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силу в бросках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набивного мяча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из-за головы</w:t>
            </w:r>
          </w:p>
        </w:tc>
        <w:tc>
          <w:tcPr>
            <w:tcW w:w="59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ориентируются на позицию партнера в общении и взаи-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принятие и освоение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социальной роли обучающегося, развитие мотивов учеб-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ной деятельности и формирование личностного смысла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учения</w:t>
            </w:r>
          </w:p>
        </w:tc>
        <w:tc>
          <w:tcPr>
            <w:tcW w:w="17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8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самостоятель-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но подбирать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подводящие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разминки перед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броском набив-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ного мяча из-за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головы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(бросок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набив-</w:t>
            </w:r>
            <w:r w:rsidRPr="00D3179B">
              <w:rPr>
                <w:color w:val="000000"/>
                <w:sz w:val="18"/>
                <w:szCs w:val="18"/>
              </w:rPr>
              <w:br/>
              <w:t>ного</w:t>
            </w:r>
            <w:r w:rsidRPr="00D3179B">
              <w:rPr>
                <w:color w:val="000000"/>
                <w:sz w:val="18"/>
                <w:szCs w:val="18"/>
              </w:rPr>
              <w:br/>
              <w:t>мяча)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27.12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43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2"/>
        <w:gridCol w:w="1806"/>
        <w:gridCol w:w="892"/>
        <w:gridCol w:w="597"/>
        <w:gridCol w:w="2093"/>
        <w:gridCol w:w="5886"/>
        <w:gridCol w:w="1790"/>
        <w:gridCol w:w="944"/>
        <w:gridCol w:w="695"/>
      </w:tblGrid>
      <w:tr w:rsidR="00F26B32" w:rsidRPr="004F3FD4">
        <w:trPr>
          <w:trHeight w:hRule="exact" w:val="252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55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45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633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48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вание баскет-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больных упраж-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нений.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Развитие коор-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динационных</w:t>
            </w:r>
            <w:r w:rsidRPr="00D3179B">
              <w:rPr>
                <w:color w:val="000000"/>
                <w:sz w:val="18"/>
                <w:szCs w:val="18"/>
              </w:rPr>
              <w:br/>
              <w:t>способностей</w:t>
            </w:r>
            <w:r w:rsidRPr="00D3179B">
              <w:rPr>
                <w:color w:val="000000"/>
                <w:sz w:val="18"/>
                <w:szCs w:val="18"/>
              </w:rPr>
              <w:br/>
              <w:t>в эстафетах</w:t>
            </w:r>
            <w:r w:rsidRPr="00D3179B">
              <w:rPr>
                <w:color w:val="000000"/>
                <w:sz w:val="18"/>
                <w:szCs w:val="18"/>
              </w:rPr>
              <w:br/>
              <w:t>с ведением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 передачей мя-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ча. Игра в мини-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баскетбол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  <w:t>и уме-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Как действовать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 игре командой?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развивать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навык выполнения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баскетбольных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  <w:t>в команде</w:t>
            </w:r>
          </w:p>
        </w:tc>
        <w:tc>
          <w:tcPr>
            <w:tcW w:w="5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  <w:t>с поставленной задачей и условиям^ ее реализации.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используют речьщля регуляции</w:t>
            </w:r>
            <w:r w:rsidRPr="00D3179B">
              <w:rPr>
                <w:color w:val="000000"/>
                <w:sz w:val="18"/>
                <w:szCs w:val="18"/>
              </w:rPr>
              <w:br/>
              <w:t xml:space="preserve">своего действия.                                </w:t>
            </w:r>
            <w:r w:rsidRPr="00D3179B">
              <w:rPr>
                <w:color w:val="000000"/>
                <w:sz w:val="18"/>
                <w:szCs w:val="18"/>
                <w:lang w:val="en-US"/>
              </w:rPr>
              <w:t>f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 результата</w:t>
            </w:r>
          </w:p>
        </w:tc>
        <w:tc>
          <w:tcPr>
            <w:tcW w:w="1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74" w:lineRule="exact"/>
              <w:ind w:left="7"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упражнения для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развития ловко-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сти и координа-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ции;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74" w:lineRule="exact"/>
              <w:ind w:left="7"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  <w:t>правила взаи- \</w:t>
            </w:r>
            <w:r w:rsidRPr="00D3179B">
              <w:rPr>
                <w:color w:val="000000"/>
                <w:sz w:val="18"/>
                <w:szCs w:val="18"/>
              </w:rPr>
              <w:br/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22" w:right="137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28.12</w:t>
            </w:r>
          </w:p>
        </w:tc>
      </w:tr>
      <w:tr w:rsidR="00F26B32" w:rsidRPr="004F3FD4">
        <w:trPr>
          <w:trHeight w:hRule="exact" w:val="3317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49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правилами</w:t>
            </w:r>
            <w:r w:rsidRPr="00D3179B">
              <w:rPr>
                <w:color w:val="000000"/>
                <w:sz w:val="18"/>
                <w:szCs w:val="18"/>
              </w:rPr>
              <w:br/>
              <w:t>безопасного</w:t>
            </w:r>
            <w:r w:rsidRPr="00D3179B">
              <w:rPr>
                <w:color w:val="000000"/>
                <w:sz w:val="18"/>
                <w:szCs w:val="18"/>
              </w:rPr>
              <w:br/>
              <w:t>поведения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на уроках лыж-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ной подготовки.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вание движения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на лыжах сту-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пающим и сколь-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зящим шагом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  <w:t>и уме-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8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Правила безопас-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ного поведения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на уроках лыжной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подготовки.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закрепить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навык переноса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и крепления лыж,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выполнения дви-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жения на лыжах</w:t>
            </w:r>
          </w:p>
        </w:tc>
        <w:tc>
          <w:tcPr>
            <w:tcW w:w="5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z w:val="18"/>
                <w:szCs w:val="18"/>
              </w:rPr>
              <w:t>проявляют положительные качества</w:t>
            </w:r>
            <w:r w:rsidRPr="00D3179B">
              <w:rPr>
                <w:color w:val="000000"/>
                <w:sz w:val="18"/>
                <w:szCs w:val="18"/>
              </w:rPr>
              <w:br/>
              <w:t>личности и управляют своими эмоциями в различных</w:t>
            </w:r>
            <w:r w:rsidRPr="00D3179B">
              <w:rPr>
                <w:color w:val="000000"/>
                <w:sz w:val="18"/>
                <w:szCs w:val="18"/>
              </w:rPr>
              <w:br/>
              <w:t>нестандартных ситуациях</w:t>
            </w:r>
          </w:p>
        </w:tc>
        <w:tc>
          <w:tcPr>
            <w:tcW w:w="1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86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дения и преду-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во время заня-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тий лыжной</w:t>
            </w:r>
            <w:r w:rsidRPr="00D3179B">
              <w:rPr>
                <w:color w:val="000000"/>
                <w:sz w:val="18"/>
                <w:szCs w:val="18"/>
              </w:rPr>
              <w:br/>
              <w:t>подготовкой</w:t>
            </w:r>
          </w:p>
        </w:tc>
        <w:tc>
          <w:tcPr>
            <w:tcW w:w="9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 w:right="158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16.01</w:t>
            </w:r>
          </w:p>
        </w:tc>
      </w:tr>
      <w:tr w:rsidR="00F26B32" w:rsidRPr="004F3FD4">
        <w:trPr>
          <w:trHeight w:hRule="exact" w:val="3017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50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вание передви-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жения на лыжах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 палками сту-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пающим и сколь-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зящим шагом</w:t>
            </w: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6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Как подбирать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спортивную фор-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му в соответствии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погодой?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2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t>закрепить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навык передвиже-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 на лыжах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 палками ступа-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ющим и скользя-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щим шагом</w:t>
            </w:r>
          </w:p>
        </w:tc>
        <w:tc>
          <w:tcPr>
            <w:tcW w:w="5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58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самостоятельно формулируют про-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блемы и находят способы их решения.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используют установленные правила</w:t>
            </w:r>
            <w:r w:rsidRPr="00D3179B">
              <w:rPr>
                <w:color w:val="000000"/>
                <w:sz w:val="18"/>
                <w:szCs w:val="18"/>
              </w:rPr>
              <w:br/>
              <w:t>в контроле способа решения.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58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договариваются о распределении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функций и ролей в совместной деятельности.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z w:val="18"/>
                <w:szCs w:val="18"/>
              </w:rPr>
              <w:t>ориентируются на доброжелательное об-</w:t>
            </w:r>
            <w:r w:rsidRPr="00D3179B">
              <w:rPr>
                <w:color w:val="000000"/>
                <w:sz w:val="18"/>
                <w:szCs w:val="18"/>
              </w:rPr>
              <w:br/>
              <w:t>щение и взаимодействие со сверстниками; проявляют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36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полнять движе-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ние на лыжах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палками</w:t>
            </w:r>
            <w:r w:rsidRPr="00D3179B">
              <w:rPr>
                <w:color w:val="000000"/>
                <w:sz w:val="18"/>
                <w:szCs w:val="18"/>
              </w:rPr>
              <w:br/>
              <w:t>ступающим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и скользящим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шагом по дис-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танции</w:t>
            </w:r>
          </w:p>
        </w:tc>
        <w:tc>
          <w:tcPr>
            <w:tcW w:w="9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left="7" w:right="173" w:hanging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17.01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3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8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1"/>
        <w:gridCol w:w="1803"/>
        <w:gridCol w:w="894"/>
        <w:gridCol w:w="606"/>
        <w:gridCol w:w="2097"/>
        <w:gridCol w:w="5914"/>
        <w:gridCol w:w="1765"/>
        <w:gridCol w:w="954"/>
        <w:gridCol w:w="712"/>
      </w:tblGrid>
      <w:tr w:rsidR="00F26B32" w:rsidRPr="004F3FD4">
        <w:trPr>
          <w:trHeight w:hRule="exact" w:val="248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6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9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80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2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14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461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51</w:t>
            </w:r>
          </w:p>
        </w:tc>
        <w:tc>
          <w:tcPr>
            <w:tcW w:w="1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попере-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менного двух-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шажного хода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 лыжах с пал-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ками.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«Прокатись че-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рез ворота»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10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Как правильно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подбирать лыжи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и палки в соответ-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ствии с ростом?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развивать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выносливость по-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переменным двух-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шажным ходом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 лыжах с пал-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ками</w:t>
            </w:r>
          </w:p>
        </w:tc>
        <w:tc>
          <w:tcPr>
            <w:tcW w:w="5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руют познавательные цели; используют общие приемы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 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на позицию партнера в общении и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любие и упорство в достижении поставленных целей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81" w:lineRule="exact"/>
              <w:ind w:firstLine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подбирать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лыжи и палки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 росту;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81" w:lineRule="exact"/>
              <w:ind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попе-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ременный двух-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шажный ход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на лыжах с пал-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ками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36" w:right="122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18.01</w:t>
            </w:r>
          </w:p>
        </w:tc>
      </w:tr>
      <w:tr w:rsidR="00F26B32" w:rsidRPr="004F3FD4">
        <w:trPr>
          <w:trHeight w:hRule="exact" w:val="3149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52</w:t>
            </w:r>
          </w:p>
        </w:tc>
        <w:tc>
          <w:tcPr>
            <w:tcW w:w="1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одновре-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менного одно-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шажного хода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 лыжах с пал-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ками.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«Подними пред-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мет»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Какие упражнения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разминки выпол-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няются перед про-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хождением дис-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танции на лыжах?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навык одновре-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менного одношаж-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ного хода на лы-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жах с палками</w:t>
            </w:r>
          </w:p>
        </w:tc>
        <w:tc>
          <w:tcPr>
            <w:tcW w:w="5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hanging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hanging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любие и упорство в достижении поставленных целей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8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самостоятель-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но организовы-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вать и прово-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дить разминку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перед ходьбой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лыжах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14" w:right="151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23.01</w:t>
            </w:r>
          </w:p>
        </w:tc>
      </w:tr>
      <w:tr w:rsidR="00F26B32" w:rsidRPr="004F3FD4">
        <w:trPr>
          <w:trHeight w:hRule="exact" w:val="3476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53</w:t>
            </w:r>
          </w:p>
        </w:tc>
        <w:tc>
          <w:tcPr>
            <w:tcW w:w="1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Обучение одно-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временному</w:t>
            </w:r>
            <w:r w:rsidRPr="00D3179B">
              <w:rPr>
                <w:color w:val="000000"/>
                <w:sz w:val="18"/>
                <w:szCs w:val="18"/>
              </w:rPr>
              <w:br/>
              <w:t>бесшажному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ходу под уклон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 палками. Раз-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витие выносли-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вости в ходь-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 на лыжах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 дистанции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1 км со средней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скоростью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36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36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4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  <w:lang w:val="en-US"/>
              </w:rPr>
              <w:t>I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 распределять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силы при ходьбе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 лыжах на боль-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шой дистанции?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одно-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временному бес-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шажному ходу под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уклон на лыжах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палками</w:t>
            </w:r>
          </w:p>
        </w:tc>
        <w:tc>
          <w:tcPr>
            <w:tcW w:w="5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 w:hanging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 w:hanging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 w:hanging="36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22" w:hanging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 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- технически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одно-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временный бес-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шажный ход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 лыжах с пал-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ками под уклон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left="14" w:right="180" w:hanging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24.01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72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0"/>
        <w:gridCol w:w="1786"/>
        <w:gridCol w:w="890"/>
        <w:gridCol w:w="596"/>
        <w:gridCol w:w="2088"/>
        <w:gridCol w:w="5881"/>
        <w:gridCol w:w="1779"/>
        <w:gridCol w:w="942"/>
        <w:gridCol w:w="693"/>
      </w:tblGrid>
      <w:tr w:rsidR="00F26B32" w:rsidRPr="004F3FD4">
        <w:trPr>
          <w:trHeight w:hRule="exact" w:val="271"/>
        </w:trPr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55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367"/>
        </w:trPr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54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302" w:lineRule="exact"/>
              <w:ind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вание спуска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на лыжах в вы-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сокой стойке,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торможения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«плугом». Обу-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чение подъему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на лыжах спосо-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5"/>
                <w:sz w:val="18"/>
                <w:szCs w:val="18"/>
              </w:rPr>
              <w:t>бом «полуелоч-</w:t>
            </w:r>
            <w:r w:rsidRPr="00D3179B">
              <w:rPr>
                <w:color w:val="000000"/>
                <w:spacing w:val="-5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ка» ы «елочка»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302" w:lineRule="exact"/>
              <w:ind w:right="43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2"/>
                <w:sz w:val="18"/>
                <w:szCs w:val="18"/>
              </w:rPr>
              <w:t>Как избежать па-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дения при спуске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с горки на лыжах?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развивать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выносливость, ко-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ординацию в дви-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жении на лыжах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различными спо-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собами</w:t>
            </w:r>
          </w:p>
        </w:tc>
        <w:tc>
          <w:tcPr>
            <w:tcW w:w="5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302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302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z w:val="18"/>
                <w:szCs w:val="18"/>
              </w:rPr>
              <w:br/>
              <w:t>и позицию; договариваются и приходят к общему реше-</w:t>
            </w:r>
            <w:r w:rsidRPr="00D3179B">
              <w:rPr>
                <w:color w:val="000000"/>
                <w:sz w:val="18"/>
                <w:szCs w:val="18"/>
              </w:rPr>
              <w:br/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302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i/>
                <w:iCs/>
                <w:color w:val="000000"/>
                <w:spacing w:val="-2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95" w:lineRule="exact"/>
              <w:ind w:right="7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для развития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координации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(повороты,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спуски и подъ-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емы на лыжах)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302" w:lineRule="exact"/>
              <w:ind w:left="14" w:right="14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25.01</w:t>
            </w:r>
          </w:p>
        </w:tc>
      </w:tr>
      <w:tr w:rsidR="00F26B32" w:rsidRPr="004F3FD4">
        <w:trPr>
          <w:trHeight w:hRule="exact" w:val="3359"/>
        </w:trPr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55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вание одновре-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менного двух-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шажного хода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на лыжах с пал-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ками. Развитие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выносливости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в ходьбе на лы-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жах по дистан-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ции до 1500 м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ind w:right="1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2"/>
                <w:sz w:val="18"/>
                <w:szCs w:val="18"/>
              </w:rPr>
              <w:t>Какие действия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и команды выпол-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няются при обгоне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лыжах?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2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t>закрепить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навык выполнения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одновременного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двухшажного</w:t>
            </w:r>
            <w:r w:rsidRPr="00D3179B">
              <w:rPr>
                <w:color w:val="000000"/>
                <w:sz w:val="18"/>
                <w:szCs w:val="18"/>
              </w:rPr>
              <w:br/>
              <w:t>хода на лыжах</w:t>
            </w:r>
            <w:r w:rsidRPr="00D3179B">
              <w:rPr>
                <w:color w:val="000000"/>
                <w:sz w:val="18"/>
                <w:szCs w:val="18"/>
              </w:rPr>
              <w:br/>
              <w:t>с палками</w:t>
            </w:r>
          </w:p>
        </w:tc>
        <w:tc>
          <w:tcPr>
            <w:tcW w:w="5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302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302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302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95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упражнения для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развития вы-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носливости при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прохождении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лыжах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больших дис-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танций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302" w:lineRule="exact"/>
              <w:ind w:right="151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30.01</w:t>
            </w:r>
          </w:p>
        </w:tc>
      </w:tr>
      <w:tr w:rsidR="00F26B32" w:rsidRPr="004F3FD4">
        <w:trPr>
          <w:trHeight w:hRule="exact" w:val="3303"/>
        </w:trPr>
        <w:tc>
          <w:tcPr>
            <w:tcW w:w="6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56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302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вание чередова-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ния шага и хо-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да на лыжах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во время про-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хождения дис-</w:t>
            </w:r>
            <w:r w:rsidRPr="00D3179B">
              <w:rPr>
                <w:color w:val="000000"/>
                <w:sz w:val="18"/>
                <w:szCs w:val="18"/>
              </w:rPr>
              <w:br/>
              <w:t>танции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302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ind w:right="36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4"/>
                <w:sz w:val="18"/>
                <w:szCs w:val="18"/>
              </w:rPr>
              <w:t>Как выполнять че-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редование шага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и хода на лыжах?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развивать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выносливость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и координацию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во время прохож-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дения дистанции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лыжах</w:t>
            </w:r>
          </w:p>
        </w:tc>
        <w:tc>
          <w:tcPr>
            <w:tcW w:w="5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302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302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i/>
                <w:iCs/>
                <w:color w:val="000000"/>
                <w:spacing w:val="-2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95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95" w:lineRule="exact"/>
              <w:ind w:right="130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выявлять ха-</w:t>
            </w:r>
            <w:r w:rsidRPr="00D3179B">
              <w:rPr>
                <w:color w:val="000000"/>
                <w:sz w:val="18"/>
                <w:szCs w:val="18"/>
              </w:rPr>
              <w:br/>
              <w:t>рактерные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ошибки в тех-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нике выполне-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 лыжных</w:t>
            </w:r>
            <w:r w:rsidRPr="00D3179B">
              <w:rPr>
                <w:color w:val="000000"/>
                <w:sz w:val="18"/>
                <w:szCs w:val="18"/>
              </w:rPr>
              <w:br/>
              <w:t>ходов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302" w:lineRule="exact"/>
              <w:ind w:right="166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31.01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tabs>
          <w:tab w:val="left" w:pos="12793"/>
          <w:tab w:val="right" w:pos="14573"/>
        </w:tabs>
        <w:ind w:right="36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ab/>
      </w:r>
      <w:r w:rsidRPr="00D3179B">
        <w:rPr>
          <w:i/>
          <w:iCs/>
          <w:color w:val="000000"/>
          <w:spacing w:val="-2"/>
          <w:sz w:val="18"/>
          <w:szCs w:val="18"/>
        </w:rPr>
        <w:tab/>
        <w:t>Продолжение табл.</w:t>
      </w:r>
    </w:p>
    <w:p w:rsidR="00F26B32" w:rsidRPr="00D3179B" w:rsidRDefault="00F26B32" w:rsidP="007B4162">
      <w:pPr>
        <w:spacing w:after="58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3"/>
        <w:gridCol w:w="1787"/>
        <w:gridCol w:w="886"/>
        <w:gridCol w:w="600"/>
        <w:gridCol w:w="2079"/>
        <w:gridCol w:w="5847"/>
        <w:gridCol w:w="1757"/>
        <w:gridCol w:w="946"/>
        <w:gridCol w:w="706"/>
      </w:tblGrid>
      <w:tr w:rsidR="00F26B32" w:rsidRPr="004F3FD4">
        <w:trPr>
          <w:trHeight w:hRule="exact" w:val="256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6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0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9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80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3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14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2848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57</w:t>
            </w:r>
          </w:p>
        </w:tc>
        <w:tc>
          <w:tcPr>
            <w:tcW w:w="1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техники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торможения</w:t>
            </w:r>
            <w:r w:rsidRPr="00D3179B">
              <w:rPr>
                <w:color w:val="000000"/>
                <w:sz w:val="18"/>
                <w:szCs w:val="18"/>
              </w:rPr>
              <w:br/>
              <w:t>и поворотов</w:t>
            </w:r>
            <w:r w:rsidRPr="00D3179B">
              <w:rPr>
                <w:color w:val="000000"/>
                <w:sz w:val="18"/>
                <w:szCs w:val="18"/>
              </w:rPr>
              <w:br/>
              <w:t>на лыжах.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«Прокатись че-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рез ворота»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30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В каких случаях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применяется тор-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можение падени-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ем?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30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8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навык торможе-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ния и поворотов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лыжах</w:t>
            </w:r>
          </w:p>
        </w:tc>
        <w:tc>
          <w:tcPr>
            <w:tcW w:w="5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любие и упорство в достижении поставленных целей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94" w:firstLine="14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6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полнять пово-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роты, спуски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 подъемы</w:t>
            </w:r>
            <w:r w:rsidRPr="00D3179B">
              <w:rPr>
                <w:color w:val="000000"/>
                <w:sz w:val="18"/>
                <w:szCs w:val="18"/>
              </w:rPr>
              <w:br/>
              <w:t>на лыжах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left="36" w:right="130"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01.02</w:t>
            </w:r>
          </w:p>
        </w:tc>
      </w:tr>
      <w:tr w:rsidR="00F26B32" w:rsidRPr="004F3FD4">
        <w:trPr>
          <w:trHeight w:hRule="exact" w:val="3776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58</w:t>
            </w:r>
          </w:p>
        </w:tc>
        <w:tc>
          <w:tcPr>
            <w:tcW w:w="1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вание спуска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 лыжах с пал-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ками со склона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способом «змей-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ка».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Развитие вынос-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ливости в ходь-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 на лыжах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 дистанции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1000 м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Развитие выносли-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вы-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полнять спуск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 лыжах с палка-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ми со склона спо-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собом «змейка»</w:t>
            </w:r>
          </w:p>
        </w:tc>
        <w:tc>
          <w:tcPr>
            <w:tcW w:w="5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 и взаимодействии.    "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ориентируются на доброжелательное об-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щение и взаимодействие со сверстниками; проявляют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для развития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выносливости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при прохожде-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нии трениро-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вочных дистан-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ций разучен-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ными способа-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ми передвиже-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left="14" w:right="151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06.02</w:t>
            </w:r>
          </w:p>
        </w:tc>
      </w:tr>
      <w:tr w:rsidR="00F26B32" w:rsidRPr="004F3FD4">
        <w:trPr>
          <w:trHeight w:hRule="exact" w:val="3488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59</w:t>
            </w:r>
          </w:p>
        </w:tc>
        <w:tc>
          <w:tcPr>
            <w:tcW w:w="1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Обучение ходь-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 на лыжах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 дистанции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1000 м на время</w:t>
            </w:r>
          </w:p>
        </w:tc>
        <w:tc>
          <w:tcPr>
            <w:tcW w:w="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30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Какой интервал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соблюдается при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очередном старте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лыжах?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Цели: учить про-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хождению на лы-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жах дистанции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1000 м на время</w:t>
            </w:r>
          </w:p>
        </w:tc>
        <w:tc>
          <w:tcPr>
            <w:tcW w:w="5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 °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hanging="22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7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полнять двига-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тельные дейст-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вия лыжной</w:t>
            </w:r>
            <w:r w:rsidRPr="00D3179B">
              <w:rPr>
                <w:color w:val="000000"/>
                <w:sz w:val="18"/>
                <w:szCs w:val="18"/>
              </w:rPr>
              <w:br/>
              <w:t>подготовки,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использовать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их в соревнова-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тельной деятель-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ности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left="14" w:right="180" w:hanging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07.02</w:t>
            </w:r>
          </w:p>
        </w:tc>
      </w:tr>
    </w:tbl>
    <w:p w:rsidR="00F26B32" w:rsidRPr="00D3179B" w:rsidRDefault="00F26B32" w:rsidP="007B4162">
      <w:pPr>
        <w:shd w:val="clear" w:color="auto" w:fill="FFFFFF"/>
        <w:spacing w:before="1217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1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29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2"/>
        <w:gridCol w:w="1807"/>
        <w:gridCol w:w="896"/>
        <w:gridCol w:w="600"/>
        <w:gridCol w:w="2102"/>
        <w:gridCol w:w="5912"/>
        <w:gridCol w:w="1783"/>
        <w:gridCol w:w="956"/>
        <w:gridCol w:w="698"/>
      </w:tblGrid>
      <w:tr w:rsidR="00F26B32" w:rsidRPr="004F3FD4">
        <w:trPr>
          <w:trHeight w:hRule="exact" w:val="326"/>
        </w:trPr>
        <w:tc>
          <w:tcPr>
            <w:tcW w:w="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  <w:lang w:val="en-US"/>
              </w:rPr>
              <w:t>I</w:t>
            </w:r>
          </w:p>
        </w:tc>
        <w:tc>
          <w:tcPr>
            <w:tcW w:w="18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010"/>
        </w:trPr>
        <w:tc>
          <w:tcPr>
            <w:tcW w:w="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60</w:t>
            </w:r>
          </w:p>
        </w:tc>
        <w:tc>
          <w:tcPr>
            <w:tcW w:w="18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Разучивание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игровых упраж-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нений с бегом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на лыжах и без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лыж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43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Как самостоятель-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 заниматься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 свободное время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играми и лыжной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подготовкой?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Цели: учить орга-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низовывать само-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стоятельную дея-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тельность зимой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 улице</w:t>
            </w:r>
          </w:p>
        </w:tc>
        <w:tc>
          <w:tcPr>
            <w:tcW w:w="5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любие и упорство в достижении поставленных целей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6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вать игровую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деятельность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учетом требо-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ваний ее безо-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пасности</w:t>
            </w:r>
          </w:p>
        </w:tc>
        <w:tc>
          <w:tcPr>
            <w:tcW w:w="9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14" w:right="14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08.02</w:t>
            </w:r>
          </w:p>
        </w:tc>
      </w:tr>
      <w:tr w:rsidR="00F26B32" w:rsidRPr="004F3FD4">
        <w:trPr>
          <w:trHeight w:hRule="exact" w:val="3606"/>
        </w:trPr>
        <w:tc>
          <w:tcPr>
            <w:tcW w:w="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61</w:t>
            </w:r>
          </w:p>
        </w:tc>
        <w:tc>
          <w:tcPr>
            <w:tcW w:w="18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правилами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безопасности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  <w:t>в спортивном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зале с мячами.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техники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бросков и ловли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волейбольного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мяча разными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способами</w:t>
            </w:r>
            <w:r w:rsidRPr="00D3179B">
              <w:rPr>
                <w:color w:val="000000"/>
                <w:sz w:val="18"/>
                <w:szCs w:val="18"/>
              </w:rPr>
              <w:br/>
              <w:t>в парах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Правила безопас-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ного поведения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 спортивном зале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мячами.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навык броска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ловли волейболь-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ного мяча различ-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ными способами</w:t>
            </w:r>
          </w:p>
        </w:tc>
        <w:tc>
          <w:tcPr>
            <w:tcW w:w="5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любие и упорство в достижении поставленных целей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6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полнять броски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ловлю волей-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больного мяча</w:t>
            </w:r>
          </w:p>
        </w:tc>
        <w:tc>
          <w:tcPr>
            <w:tcW w:w="9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7" w:right="158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13.02</w:t>
            </w:r>
          </w:p>
        </w:tc>
      </w:tr>
      <w:tr w:rsidR="00F26B32" w:rsidRPr="004F3FD4">
        <w:trPr>
          <w:trHeight w:hRule="exact" w:val="3614"/>
        </w:trPr>
        <w:tc>
          <w:tcPr>
            <w:tcW w:w="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62</w:t>
            </w:r>
          </w:p>
        </w:tc>
        <w:tc>
          <w:tcPr>
            <w:tcW w:w="18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бросков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мяча через сет-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ку различными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способами.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Обучение ловле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мяча с последу-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ющими прыж-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ками в два шага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 сетке.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Игра «Выстрел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небо»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Как правильно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 точно выполнять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броски мяча через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сетку?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ло-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вить мяч через сет-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ку; развивать ко-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ординационные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способности при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8"/>
                <w:sz w:val="18"/>
                <w:szCs w:val="18"/>
              </w:rPr>
              <w:t>выполнении упраж-</w:t>
            </w:r>
            <w:r w:rsidRPr="00D3179B">
              <w:rPr>
                <w:color w:val="000000"/>
                <w:spacing w:val="-1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нений с мячом</w:t>
            </w:r>
          </w:p>
        </w:tc>
        <w:tc>
          <w:tcPr>
            <w:tcW w:w="59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59"/>
              </w:tabs>
              <w:spacing w:line="266" w:lineRule="exact"/>
              <w:ind w:right="7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по образцу учи-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теля и показу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лучших учени-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ков;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59"/>
              </w:tabs>
              <w:spacing w:line="266" w:lineRule="exact"/>
              <w:ind w:right="7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 w:right="173" w:hanging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14.02</w:t>
            </w:r>
          </w:p>
        </w:tc>
      </w:tr>
    </w:tbl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0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32"/>
        <w:gridCol w:w="1810"/>
        <w:gridCol w:w="905"/>
        <w:gridCol w:w="601"/>
        <w:gridCol w:w="2106"/>
        <w:gridCol w:w="5932"/>
        <w:gridCol w:w="1772"/>
        <w:gridCol w:w="958"/>
        <w:gridCol w:w="715"/>
      </w:tblGrid>
      <w:tr w:rsidR="00F26B32" w:rsidRPr="004F3FD4">
        <w:trPr>
          <w:trHeight w:hRule="exact" w:val="386"/>
        </w:trPr>
        <w:tc>
          <w:tcPr>
            <w:tcW w:w="6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101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6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8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80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2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14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2683"/>
        </w:trPr>
        <w:tc>
          <w:tcPr>
            <w:tcW w:w="6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63</w:t>
            </w:r>
          </w:p>
        </w:tc>
        <w:tc>
          <w:tcPr>
            <w:tcW w:w="1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43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бросков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мяча через сет-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ку из зоны по-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дачи двумя ру-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ками.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43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Игра в пионер-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бол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7" w:right="1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1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Подача мяча.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ло-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вить мяч через сет-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ку с подачи</w:t>
            </w:r>
          </w:p>
        </w:tc>
        <w:tc>
          <w:tcPr>
            <w:tcW w:w="59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с поставленной задачей и условиями ее реализации.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 w:firstLine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преду-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травматизма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во время заня-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тий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ниями с мячом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36" w:right="130" w:firstLine="36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15.02</w:t>
            </w:r>
          </w:p>
        </w:tc>
      </w:tr>
      <w:tr w:rsidR="00F26B32" w:rsidRPr="004F3FD4">
        <w:trPr>
          <w:trHeight w:hRule="exact" w:val="2668"/>
        </w:trPr>
        <w:tc>
          <w:tcPr>
            <w:tcW w:w="6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64</w:t>
            </w:r>
          </w:p>
        </w:tc>
        <w:tc>
          <w:tcPr>
            <w:tcW w:w="1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подачи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мяча через сет-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ку броском од-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ной рукой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из зоны подачи.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Игра в пионер-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бол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Как правильно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 точно выполнять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подачу мяча через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сетку броском од-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ной рукой из зоны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подачи?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ло-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вить мяч с подачи</w:t>
            </w:r>
          </w:p>
        </w:tc>
        <w:tc>
          <w:tcPr>
            <w:tcW w:w="59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65"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7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правильно</w:t>
            </w:r>
            <w:r w:rsidRPr="00D3179B">
              <w:rPr>
                <w:color w:val="000000"/>
                <w:sz w:val="18"/>
                <w:szCs w:val="18"/>
              </w:rPr>
              <w:br/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подачу мяча</w:t>
            </w:r>
            <w:r w:rsidRPr="00D3179B">
              <w:rPr>
                <w:color w:val="000000"/>
                <w:sz w:val="18"/>
                <w:szCs w:val="18"/>
              </w:rPr>
              <w:br/>
              <w:t>через сетку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броском одной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рукой из зоны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подачи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22" w:right="14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20.02</w:t>
            </w:r>
          </w:p>
        </w:tc>
      </w:tr>
      <w:tr w:rsidR="00F26B32" w:rsidRPr="004F3FD4">
        <w:trPr>
          <w:trHeight w:hRule="exact" w:val="3282"/>
        </w:trPr>
        <w:tc>
          <w:tcPr>
            <w:tcW w:w="6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65</w:t>
            </w:r>
          </w:p>
        </w:tc>
        <w:tc>
          <w:tcPr>
            <w:tcW w:w="1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7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Обучение по-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ложению рук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 ног при при-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еме и передаче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мяча сверху</w:t>
            </w:r>
            <w:r w:rsidRPr="00D3179B">
              <w:rPr>
                <w:color w:val="000000"/>
                <w:sz w:val="18"/>
                <w:szCs w:val="18"/>
              </w:rPr>
              <w:br/>
              <w:t>и снизу.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Игра в пионер-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бол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нового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Как правильно 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стойку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волейболиста?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дви-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гательным дейст-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виям во время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игры в волейбол</w:t>
            </w:r>
          </w:p>
        </w:tc>
        <w:tc>
          <w:tcPr>
            <w:tcW w:w="59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 и взаимодействии.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ориентируются на доброжелательное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общение и взаимодействие со сверстниками; проявляют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52"/>
              </w:tabs>
              <w:spacing w:line="266" w:lineRule="exact"/>
              <w:ind w:right="94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упражнение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94" w:hanging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 мячом по об-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разцу учителя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и показу луч-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ших учеников;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52"/>
              </w:tabs>
              <w:spacing w:line="266" w:lineRule="exact"/>
              <w:ind w:right="94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7" w:right="166" w:hanging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21.02</w:t>
            </w:r>
          </w:p>
        </w:tc>
      </w:tr>
      <w:tr w:rsidR="00F26B32" w:rsidRPr="004F3FD4">
        <w:trPr>
          <w:trHeight w:hRule="exact" w:val="1493"/>
        </w:trPr>
        <w:tc>
          <w:tcPr>
            <w:tcW w:w="6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66</w:t>
            </w:r>
          </w:p>
        </w:tc>
        <w:tc>
          <w:tcPr>
            <w:tcW w:w="1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7"/>
                <w:sz w:val="18"/>
                <w:szCs w:val="18"/>
              </w:rPr>
              <w:t>Обучение упраж-</w:t>
            </w:r>
            <w:r w:rsidRPr="00D3179B">
              <w:rPr>
                <w:color w:val="000000"/>
                <w:spacing w:val="-1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нениям с мячом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парах: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6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t>верхняя пере-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дача мяча с соб-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5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нового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137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Развитие коорди-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национных спо-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собностей.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Цели: учить бро-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сать и ловить мяч</w:t>
            </w:r>
          </w:p>
        </w:tc>
        <w:tc>
          <w:tcPr>
            <w:tcW w:w="59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</w:p>
        </w:tc>
        <w:tc>
          <w:tcPr>
            <w:tcW w:w="1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14" w:hanging="29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игровые упраж-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нения с элемен-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тами волейбола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87" w:hanging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22.02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таол.</w:t>
      </w:r>
    </w:p>
    <w:p w:rsidR="00F26B32" w:rsidRPr="00D3179B" w:rsidRDefault="00F26B32" w:rsidP="007B4162">
      <w:pPr>
        <w:spacing w:after="65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1"/>
        <w:gridCol w:w="1812"/>
        <w:gridCol w:w="895"/>
        <w:gridCol w:w="599"/>
        <w:gridCol w:w="2100"/>
        <w:gridCol w:w="5906"/>
        <w:gridCol w:w="1782"/>
        <w:gridCol w:w="962"/>
        <w:gridCol w:w="690"/>
      </w:tblGrid>
      <w:tr w:rsidR="00F26B32" w:rsidRPr="004F3FD4">
        <w:trPr>
          <w:trHeight w:hRule="exact" w:val="246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1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8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2129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ственным под-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брасыванием;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- прием сверху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и передача мяча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после набрасы-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вания партне-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ром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3"/>
                <w:sz w:val="18"/>
                <w:szCs w:val="18"/>
              </w:rPr>
              <w:t>в паре различными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способами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658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67</w:t>
            </w:r>
          </w:p>
        </w:tc>
        <w:tc>
          <w:tcPr>
            <w:tcW w:w="1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8"/>
                <w:sz w:val="18"/>
                <w:szCs w:val="18"/>
              </w:rPr>
              <w:t>Обучение упраж-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нениям с мячом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парах: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81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нижняя пере-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дача мяча с соб-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ственным под-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брасыванием;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81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прием снизу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2"/>
                <w:sz w:val="18"/>
                <w:szCs w:val="18"/>
              </w:rPr>
              <w:t>и передача мяча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после набрасы-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вания партне-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ром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5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5"/>
                <w:sz w:val="18"/>
                <w:szCs w:val="18"/>
              </w:rPr>
              <w:t>нового</w:t>
            </w:r>
            <w:r w:rsidRPr="00D3179B">
              <w:rPr>
                <w:color w:val="000000"/>
                <w:spacing w:val="-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3"/>
                <w:sz w:val="18"/>
                <w:szCs w:val="18"/>
              </w:rPr>
              <w:t>Упражнения с мя-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чом в паре.</w:t>
            </w:r>
            <w:r w:rsidRPr="00D3179B">
              <w:rPr>
                <w:color w:val="000000"/>
                <w:sz w:val="18"/>
                <w:szCs w:val="18"/>
              </w:rPr>
              <w:br/>
              <w:t>Цели: развивать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координационные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способности, гла-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зомер и точность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при выполнении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  <w:t>с мячом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z w:val="18"/>
                <w:szCs w:val="18"/>
              </w:rPr>
              <w:br/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08"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для развития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ловкости и ко-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ординации</w:t>
            </w:r>
          </w:p>
        </w:tc>
        <w:tc>
          <w:tcPr>
            <w:tcW w:w="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left="14" w:right="158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27.02</w:t>
            </w:r>
          </w:p>
        </w:tc>
      </w:tr>
      <w:tr w:rsidR="00F26B32" w:rsidRPr="004F3FD4">
        <w:trPr>
          <w:trHeight w:hRule="exact" w:val="3055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68</w:t>
            </w:r>
          </w:p>
        </w:tc>
        <w:tc>
          <w:tcPr>
            <w:tcW w:w="1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3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вание «стойки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волейболиста».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Игра в пионер-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бол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43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4"/>
                <w:sz w:val="18"/>
                <w:szCs w:val="18"/>
              </w:rPr>
              <w:t>Развитие ловкости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и координации.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z w:val="18"/>
                <w:szCs w:val="18"/>
              </w:rPr>
              <w:br/>
              <w:t>положение рук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 ног при приеме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и передаче мяча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сверху и снизу</w:t>
            </w:r>
            <w:r w:rsidRPr="00D3179B">
              <w:rPr>
                <w:color w:val="000000"/>
                <w:sz w:val="18"/>
                <w:szCs w:val="18"/>
              </w:rPr>
              <w:br/>
              <w:t>сетки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любие и упорство в достижении поставленных целей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59"/>
              </w:tabs>
              <w:spacing w:line="281" w:lineRule="exact"/>
              <w:ind w:right="86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вать и прово-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ные игры с мя-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чом;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59"/>
              </w:tabs>
              <w:spacing w:line="281" w:lineRule="exact"/>
              <w:ind w:right="86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right="173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28.02</w:t>
            </w:r>
          </w:p>
        </w:tc>
      </w:tr>
      <w:tr w:rsidR="00F26B32" w:rsidRPr="004F3FD4">
        <w:trPr>
          <w:trHeight w:hRule="exact" w:val="911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69</w:t>
            </w:r>
          </w:p>
        </w:tc>
        <w:tc>
          <w:tcPr>
            <w:tcW w:w="1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Обучение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упражнениям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с мячом в парах: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5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нового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3"/>
                <w:sz w:val="18"/>
                <w:szCs w:val="18"/>
              </w:rPr>
              <w:t>Как точно выпол-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нять подачу и пе-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редачу мяча?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15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определяют, где применяются дейст-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вия с мячом; самостоятельно ставят, формулируют и ре-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шают учебную задачу.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37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правильно вы-</w:t>
            </w:r>
          </w:p>
        </w:tc>
        <w:tc>
          <w:tcPr>
            <w:tcW w:w="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80" w:hanging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01.03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65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9"/>
        <w:gridCol w:w="1810"/>
        <w:gridCol w:w="894"/>
        <w:gridCol w:w="591"/>
        <w:gridCol w:w="2105"/>
        <w:gridCol w:w="5899"/>
        <w:gridCol w:w="1772"/>
        <w:gridCol w:w="947"/>
        <w:gridCol w:w="712"/>
      </w:tblGrid>
      <w:tr w:rsidR="00F26B32" w:rsidRPr="004F3FD4">
        <w:trPr>
          <w:trHeight w:hRule="exact" w:val="251"/>
        </w:trPr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1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1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5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1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34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8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2801"/>
        </w:trPr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81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нижняя пря-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мая подача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 расстоянии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5-6 метров</w:t>
            </w:r>
            <w:r w:rsidRPr="00D3179B">
              <w:rPr>
                <w:color w:val="000000"/>
                <w:sz w:val="18"/>
                <w:szCs w:val="18"/>
              </w:rPr>
              <w:br/>
              <w:t>от партнера;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81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прием и пере-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дача мяча после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подачи партне-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ром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86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1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36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ниж-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ней прямой пода-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че, приему и пере-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даче мяча после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подачи партнером</w:t>
            </w:r>
          </w:p>
        </w:tc>
        <w:tc>
          <w:tcPr>
            <w:tcW w:w="5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7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самоанализ и самокон-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14" w:firstLine="36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полнять подачу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передачу мяча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через сетку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4053"/>
        </w:trPr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70</w:t>
            </w:r>
          </w:p>
        </w:tc>
        <w:tc>
          <w:tcPr>
            <w:tcW w:w="1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Обучение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упражнениям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мячом в па-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рах: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81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верхняя пере-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дача мяча с соб-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ственным под-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брасыванием;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81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прием сверху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передача мяча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после набрасы-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вания партне-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ром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Упражнения с эле-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ментами волейбола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паре.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6"/>
                <w:sz w:val="18"/>
                <w:szCs w:val="18"/>
              </w:rPr>
              <w:t>Цели: развивать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координационные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способности, гла-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зомер и точность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при выполнении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  <w:t>с мячом</w:t>
            </w:r>
          </w:p>
        </w:tc>
        <w:tc>
          <w:tcPr>
            <w:tcW w:w="5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 и взаимодействии.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доброжелательное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общение и взаимодействие со сверстниками; проявляют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81" w:lineRule="exact"/>
              <w:ind w:right="50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с элементами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волейбола;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81" w:lineRule="exact"/>
              <w:ind w:right="50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правила преду-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во время заня-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тий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ниями с мячом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left="7" w:right="14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06.03</w:t>
            </w:r>
          </w:p>
        </w:tc>
      </w:tr>
      <w:tr w:rsidR="00F26B32" w:rsidRPr="004F3FD4">
        <w:trPr>
          <w:trHeight w:hRule="exact" w:val="3181"/>
        </w:trPr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71</w:t>
            </w:r>
          </w:p>
        </w:tc>
        <w:tc>
          <w:tcPr>
            <w:tcW w:w="1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43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Развитие коор-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динационных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способностей,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внимания, лов-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кости в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нениях с эле-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ментами волей-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бола</w:t>
            </w:r>
          </w:p>
        </w:tc>
        <w:tc>
          <w:tcPr>
            <w:tcW w:w="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  <w:lang w:val="en-US"/>
              </w:rPr>
              <w:t>I</w:t>
            </w:r>
          </w:p>
        </w:tc>
        <w:tc>
          <w:tcPr>
            <w:tcW w:w="21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Развитие коорди-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национных спо-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собностей.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навык выполнения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упражнений с эле-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ментами волейбола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паре</w:t>
            </w:r>
          </w:p>
        </w:tc>
        <w:tc>
          <w:tcPr>
            <w:tcW w:w="58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hanging="14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8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подачу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 передачу мяча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через сетку раз-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личными спо-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собами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right="173" w:hanging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07.03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8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4"/>
        <w:gridCol w:w="1796"/>
        <w:gridCol w:w="902"/>
        <w:gridCol w:w="599"/>
        <w:gridCol w:w="2092"/>
        <w:gridCol w:w="5906"/>
        <w:gridCol w:w="1782"/>
        <w:gridCol w:w="955"/>
        <w:gridCol w:w="690"/>
      </w:tblGrid>
      <w:tr w:rsidR="00F26B32" w:rsidRPr="004F3FD4">
        <w:trPr>
          <w:trHeight w:hRule="exact" w:val="251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i/>
                <w:iCs/>
                <w:color w:val="000000"/>
                <w:sz w:val="18"/>
                <w:szCs w:val="18"/>
              </w:rPr>
              <w:t>1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725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72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вание упражне-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ний с элемента-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ми волейбола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парах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и уме-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Правила выполне-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ния бросков и лов-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ли волейбольного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мяча.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развивать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координационные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способности, гла-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зомер и точность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при выполнении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  <w:t>с мячом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руют познавательные цели; используют общие приемы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 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на позицию партнера в общении и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активное общение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взаимодействие со сверстниками; проявляют дисцип-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линированность, трудолюбие и упорство в достижении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дения и преду-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во время заня-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тий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ниями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14" w:right="14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13.03</w:t>
            </w:r>
          </w:p>
        </w:tc>
      </w:tr>
      <w:tr w:rsidR="00F26B32" w:rsidRPr="004F3FD4">
        <w:trPr>
          <w:trHeight w:hRule="exact" w:val="3104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73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Развитие вни-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мания, мышле-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ния, двигатель^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ных качеств по-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средством 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лейбольных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упражнений.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Игра в пионер-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бол с элемента-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ми волейбола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Правила и условия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проведения игры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волейбол.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Целя: учить при-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менять освоенные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навыки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ний с элементами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волейбола в игро-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вой деятельности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44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элементами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волейбола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во время игры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пионербол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158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14.03</w:t>
            </w:r>
          </w:p>
        </w:tc>
      </w:tr>
      <w:tr w:rsidR="00F26B32" w:rsidRPr="004F3FD4">
        <w:trPr>
          <w:trHeight w:hRule="exact" w:val="3112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74</w:t>
            </w:r>
          </w:p>
        </w:tc>
        <w:tc>
          <w:tcPr>
            <w:tcW w:w="17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ний с элемента-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ми волейбола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индивидуально,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 парах, груп-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пах.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Игра в пионер-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бол с элемента-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ми волейбола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01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Развитие коорди-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национных спо-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собностей.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Целя: закрепить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навык двигатель-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ных действий,со-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ставляющих со-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держание игры</w:t>
            </w:r>
            <w:r w:rsidRPr="00D3179B">
              <w:rPr>
                <w:color w:val="000000"/>
                <w:sz w:val="18"/>
                <w:szCs w:val="18"/>
              </w:rPr>
              <w:br/>
              <w:t>в волейбол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81" w:lineRule="exact"/>
              <w:ind w:right="86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вать и прово-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ные игры с мя-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чом;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81" w:lineRule="exact"/>
              <w:ind w:right="86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173" w:hanging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15.03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65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9"/>
        <w:gridCol w:w="1805"/>
        <w:gridCol w:w="902"/>
        <w:gridCol w:w="599"/>
        <w:gridCol w:w="2099"/>
        <w:gridCol w:w="5905"/>
        <w:gridCol w:w="1782"/>
        <w:gridCol w:w="947"/>
        <w:gridCol w:w="706"/>
      </w:tblGrid>
      <w:tr w:rsidR="00F26B32" w:rsidRPr="004F3FD4">
        <w:trPr>
          <w:trHeight w:hRule="exact" w:val="250"/>
        </w:trPr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8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806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5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1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8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629"/>
        </w:trPr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75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ний с элемента-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ми волейбола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 применение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их в пионерболе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9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Правила безопас-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ного поведения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подвижных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спортивных иг-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рах.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9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навык двигатель-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ных действий, со-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ставляющих со-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держание игры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волейбол</w:t>
            </w:r>
          </w:p>
        </w:tc>
        <w:tc>
          <w:tcPr>
            <w:tcW w:w="5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руют познавательные цели; используют общие приемы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 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на позицию партнера в общении и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активное общение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взаимодействие со сверстниками; проявляют дисцип-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линированность, трудолюбие и упорство в достижении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74" w:lineRule="exact"/>
              <w:ind w:right="79" w:firstLine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применять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элементы 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лейбола в игре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 пионербол;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74" w:lineRule="exact"/>
              <w:ind w:right="79" w:firstLine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22" w:right="130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20.03</w:t>
            </w:r>
          </w:p>
        </w:tc>
      </w:tr>
      <w:tr w:rsidR="00F26B32" w:rsidRPr="004F3FD4">
        <w:trPr>
          <w:trHeight w:hRule="exact" w:val="3331"/>
        </w:trPr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76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Разучивание об-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щеразвивающих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гимнастиче-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скими палками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 упражнений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на гимнастиче-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ской стенке.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8"/>
                <w:sz w:val="18"/>
                <w:szCs w:val="18"/>
              </w:rPr>
              <w:t>«Салки с домом»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0"/>
                <w:sz w:val="18"/>
                <w:szCs w:val="18"/>
              </w:rPr>
              <w:t>ро ван-</w:t>
            </w:r>
            <w:r w:rsidRPr="00D3179B">
              <w:rPr>
                <w:color w:val="000000"/>
                <w:spacing w:val="-2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Правила безопас-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ности в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ниях гимнастики.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Цепи: учить упраж-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нениям на гимна-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стической стенке</w:t>
            </w:r>
          </w:p>
        </w:tc>
        <w:tc>
          <w:tcPr>
            <w:tcW w:w="5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 и взаимодействии.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доброжелательное об-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щение и взаимодействие со сверстниками; проявляют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творчески</w:t>
            </w:r>
            <w:r w:rsidRPr="00D3179B">
              <w:rPr>
                <w:color w:val="000000"/>
                <w:sz w:val="18"/>
                <w:szCs w:val="18"/>
              </w:rPr>
              <w:br/>
              <w:t>подходить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 выполнению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добиваться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достижения ко-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нечного резуль-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тата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151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21.03</w:t>
            </w:r>
          </w:p>
        </w:tc>
      </w:tr>
      <w:tr w:rsidR="00F26B32" w:rsidRPr="004F3FD4">
        <w:trPr>
          <w:trHeight w:hRule="exact" w:val="3040"/>
        </w:trPr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77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Развитие коор-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динационных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способностей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упражнениях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акробатики.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«Заморозки»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Правила безопас-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ного выполнения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упражнений акро-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батики.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навык выполнения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кувырков вперед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назад, стойки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на лопатках, голо-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ве, руках у опоры</w:t>
            </w:r>
          </w:p>
        </w:tc>
        <w:tc>
          <w:tcPr>
            <w:tcW w:w="5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руют познавательные цели; используют общие приемы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 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ориентируются на позицию партнера в общении и взаи-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ориентируются на активное общение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взаимодействие со сверстниками; проявляют дисципли-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45"/>
              </w:tabs>
              <w:spacing w:line="274" w:lineRule="exact"/>
              <w:ind w:right="43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полнять упраж-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 акроба-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тики;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45"/>
              </w:tabs>
              <w:spacing w:line="274" w:lineRule="exact"/>
              <w:ind w:right="43" w:hanging="29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</w:t>
            </w:r>
          </w:p>
        </w:tc>
        <w:tc>
          <w:tcPr>
            <w:tcW w:w="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173" w:hanging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22.03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43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1"/>
        <w:gridCol w:w="1805"/>
        <w:gridCol w:w="895"/>
        <w:gridCol w:w="592"/>
        <w:gridCol w:w="2100"/>
        <w:gridCol w:w="5906"/>
        <w:gridCol w:w="1789"/>
        <w:gridCol w:w="955"/>
        <w:gridCol w:w="697"/>
      </w:tblGrid>
      <w:tr w:rsidR="00F26B32" w:rsidRPr="004F3FD4">
        <w:trPr>
          <w:trHeight w:hRule="exact" w:val="418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80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600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 w:right="410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нированность, трудолюбие и упорство в достижении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290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78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8"/>
                <w:sz w:val="18"/>
                <w:szCs w:val="18"/>
              </w:rPr>
              <w:t>Обучение упраж-</w:t>
            </w:r>
            <w:r w:rsidRPr="00D3179B">
              <w:rPr>
                <w:color w:val="000000"/>
                <w:spacing w:val="-18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нения» на гим-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настическом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бревне высотой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80-100 см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(на носках, при-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ставным шагом,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выпадами).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«Заморозки»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9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Развитие равнове-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вы-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ния на гимнасти-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ческом бревне раз-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личными спосо-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бами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 и взаимодействии.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доброжелательное об-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щение и взаимодействие со сверстниками; проявляют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74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 гимнастиче-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ском бревне,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8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контролиро-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вать осанку при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выполнении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упражнений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14" w:right="151" w:firstLine="43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03.04</w:t>
            </w:r>
          </w:p>
        </w:tc>
      </w:tr>
      <w:tr w:rsidR="00F26B32" w:rsidRPr="004F3FD4">
        <w:trPr>
          <w:trHeight w:hRule="exact" w:val="3282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79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вание упражне-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ний на гимна-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стическом</w:t>
            </w:r>
            <w:r w:rsidRPr="00D3179B">
              <w:rPr>
                <w:color w:val="000000"/>
                <w:sz w:val="18"/>
                <w:szCs w:val="18"/>
              </w:rPr>
              <w:br/>
              <w:t>бревне.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«Ноги на весу»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Развитие равнове-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навык упражнений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 гимнастическом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бревне высотой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80-100 см (присе-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дания, переходы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упор присев,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упор стоя на ко-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ленях)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любие и упорство в достижении поставленных целей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8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для развития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равновесия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 гимнастиче-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ском бревне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66" w:firstLine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04.04</w:t>
            </w:r>
          </w:p>
        </w:tc>
      </w:tr>
      <w:tr w:rsidR="00F26B32" w:rsidRPr="004F3FD4">
        <w:trPr>
          <w:trHeight w:hRule="exact" w:val="2690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80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4"/>
                <w:sz w:val="18"/>
                <w:szCs w:val="18"/>
              </w:rPr>
              <w:t>Контроль за раз-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витием двига-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тельных качеств: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прыжок в длину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места.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лазанья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по канату в три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приема.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Развитие силовых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качеств.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умение лазать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9"/>
                <w:sz w:val="18"/>
                <w:szCs w:val="18"/>
              </w:rPr>
              <w:t>по канату в три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приема</w:t>
            </w:r>
          </w:p>
        </w:tc>
        <w:tc>
          <w:tcPr>
            <w:tcW w:w="59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руют познавательные цели; используют общие приемы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 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на позицию партнера в общении и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ориентируются на активное общение</w:t>
            </w:r>
          </w:p>
        </w:tc>
        <w:tc>
          <w:tcPr>
            <w:tcW w:w="1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hanging="14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7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t>характеризо-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роль и зна-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чение уроков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физической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культуры для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укрепления си-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ловых качеств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тельных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(пры-</w:t>
            </w:r>
            <w:r w:rsidRPr="00D3179B">
              <w:rPr>
                <w:color w:val="000000"/>
                <w:sz w:val="18"/>
                <w:szCs w:val="18"/>
              </w:rPr>
              <w:br/>
              <w:t>жок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в длину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с места)</w:t>
            </w:r>
          </w:p>
        </w:tc>
        <w:tc>
          <w:tcPr>
            <w:tcW w:w="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05.04</w:t>
            </w:r>
          </w:p>
        </w:tc>
      </w:tr>
    </w:tbl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8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1"/>
        <w:gridCol w:w="1805"/>
        <w:gridCol w:w="902"/>
        <w:gridCol w:w="599"/>
        <w:gridCol w:w="2100"/>
        <w:gridCol w:w="5898"/>
        <w:gridCol w:w="1782"/>
        <w:gridCol w:w="955"/>
        <w:gridCol w:w="705"/>
      </w:tblGrid>
      <w:tr w:rsidR="00F26B32" w:rsidRPr="004F3FD4">
        <w:trPr>
          <w:trHeight w:hRule="exact" w:val="344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6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80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б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2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951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«Мышеловка»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8" w:lineRule="exact"/>
              <w:ind w:left="7" w:right="151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и взаимодействие со сверстниками; проявляют дисцип-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линированность, трудолюбие и упорство в достижении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742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81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ходьбы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по гимнастиче-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скому бревну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высотой 80-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100 см (с пово-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ротами на нос-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ках, на одной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ноге, повороты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прыжком).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«Мышеловка»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5"/>
                <w:sz w:val="18"/>
                <w:szCs w:val="18"/>
              </w:rPr>
              <w:t>Приме-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Развитие равнове-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сия.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закрепить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навыки ходьбы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 гимнастическо-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му бревну в раз-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личных сочетаниях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без потери равно-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весия</w:t>
            </w:r>
          </w:p>
        </w:tc>
        <w:tc>
          <w:tcPr>
            <w:tcW w:w="5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 и взаимодействии.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доброжелательное об-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щение и взаимодействие со сверстниками; проявляют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95"/>
              </w:tabs>
              <w:spacing w:line="281" w:lineRule="exact"/>
              <w:ind w:left="7" w:right="180" w:firstLine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для развития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равновесия;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95"/>
              </w:tabs>
              <w:spacing w:line="281" w:lineRule="exact"/>
              <w:ind w:left="7" w:right="180"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29" w:right="137" w:firstLine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10.04</w:t>
            </w:r>
          </w:p>
        </w:tc>
      </w:tr>
      <w:tr w:rsidR="00F26B32" w:rsidRPr="004F3FD4">
        <w:trPr>
          <w:trHeight w:hRule="exact" w:val="3758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82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Обучение опор-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ному прыжку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через гимнасти-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ческого козла.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«Охотники</w:t>
            </w:r>
            <w:r w:rsidRPr="00D3179B">
              <w:rPr>
                <w:color w:val="000000"/>
                <w:sz w:val="18"/>
                <w:szCs w:val="18"/>
              </w:rPr>
              <w:br/>
              <w:t>и утки»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5"/>
                <w:sz w:val="18"/>
                <w:szCs w:val="18"/>
              </w:rPr>
              <w:t>Комби-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ниро-</w:t>
            </w:r>
            <w:r w:rsidRPr="00D3179B">
              <w:rPr>
                <w:color w:val="000000"/>
                <w:sz w:val="18"/>
                <w:szCs w:val="18"/>
              </w:rPr>
              <w:br/>
              <w:t>ван-</w:t>
            </w:r>
            <w:r w:rsidRPr="00D3179B">
              <w:rPr>
                <w:color w:val="000000"/>
                <w:sz w:val="18"/>
                <w:szCs w:val="18"/>
              </w:rPr>
              <w:br/>
              <w:t>ный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50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Развитие силы.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учить пры-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гать через гимна-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стического козла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(с небольшого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разбега толчком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 гимнастический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мостик прыжок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 упор, стоя на ко-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ленях, переход</w:t>
            </w:r>
            <w:r w:rsidRPr="00D3179B">
              <w:rPr>
                <w:color w:val="000000"/>
                <w:sz w:val="18"/>
                <w:szCs w:val="18"/>
              </w:rPr>
              <w:br/>
              <w:t>в упор присев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соскок вперед)</w:t>
            </w:r>
          </w:p>
        </w:tc>
        <w:tc>
          <w:tcPr>
            <w:tcW w:w="5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 и взаимодействии.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ориентируются на доброжелательное об-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щение и взаимодействие со сверстниками; проявляют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Научатся:,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22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6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правильно вы-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опор-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 прыжок</w:t>
            </w:r>
            <w:r w:rsidRPr="00D3179B">
              <w:rPr>
                <w:color w:val="000000"/>
                <w:sz w:val="18"/>
                <w:szCs w:val="18"/>
              </w:rPr>
              <w:br/>
              <w:t>через гимна-</w:t>
            </w:r>
            <w:r w:rsidRPr="00D3179B">
              <w:rPr>
                <w:color w:val="000000"/>
                <w:sz w:val="18"/>
                <w:szCs w:val="18"/>
              </w:rPr>
              <w:br/>
              <w:t>стического</w:t>
            </w:r>
            <w:r w:rsidRPr="00D3179B">
              <w:rPr>
                <w:color w:val="000000"/>
                <w:sz w:val="18"/>
                <w:szCs w:val="18"/>
              </w:rPr>
              <w:br/>
              <w:t>козла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66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11.04</w:t>
            </w:r>
          </w:p>
        </w:tc>
      </w:tr>
      <w:tr w:rsidR="00F26B32" w:rsidRPr="004F3FD4">
        <w:trPr>
          <w:trHeight w:hRule="exact" w:val="1570"/>
        </w:trPr>
        <w:tc>
          <w:tcPr>
            <w:tcW w:w="6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83</w:t>
            </w:r>
          </w:p>
        </w:tc>
        <w:tc>
          <w:tcPr>
            <w:tcW w:w="1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вание перемаха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 низкой пере-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кладине.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Развитие коор-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5"/>
                <w:sz w:val="18"/>
                <w:szCs w:val="18"/>
              </w:rPr>
              <w:t>Приме-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 уме-</w:t>
            </w:r>
            <w:r w:rsidRPr="00D3179B">
              <w:rPr>
                <w:color w:val="000000"/>
                <w:sz w:val="18"/>
                <w:szCs w:val="18"/>
              </w:rPr>
              <w:br/>
              <w:t>ний</w:t>
            </w:r>
          </w:p>
        </w:tc>
        <w:tc>
          <w:tcPr>
            <w:tcW w:w="5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58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Развитие коорди-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национных спо-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собностей.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закрепить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навык перемаха</w:t>
            </w:r>
          </w:p>
        </w:tc>
        <w:tc>
          <w:tcPr>
            <w:tcW w:w="5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руют познавательные цели; используют общие приемы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 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</w:p>
        </w:tc>
        <w:tc>
          <w:tcPr>
            <w:tcW w:w="1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43" w:firstLine="36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 образцу учи-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теля и показу</w:t>
            </w:r>
          </w:p>
        </w:tc>
        <w:tc>
          <w:tcPr>
            <w:tcW w:w="9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94" w:hanging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12.04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tabs>
          <w:tab w:val="left" w:pos="1574"/>
        </w:tabs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0" w:line="1" w:lineRule="exact"/>
        <w:jc w:val="righ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3"/>
        <w:gridCol w:w="1800"/>
        <w:gridCol w:w="897"/>
        <w:gridCol w:w="600"/>
        <w:gridCol w:w="2097"/>
        <w:gridCol w:w="5926"/>
        <w:gridCol w:w="1785"/>
        <w:gridCol w:w="957"/>
        <w:gridCol w:w="691"/>
      </w:tblGrid>
      <w:tr w:rsidR="00F26B32" w:rsidRPr="004F3FD4">
        <w:trPr>
          <w:trHeight w:hRule="exact" w:val="386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2086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9"/>
                <w:sz w:val="18"/>
                <w:szCs w:val="18"/>
              </w:rPr>
              <w:t>динации в стой-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ке на руках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с опорой о стену.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«Вышибалы»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на низкой перекла-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дине из виса стоя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присев толчком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двумя ногами, 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гнув ноги, в вис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сзади согнувшись</w:t>
            </w:r>
          </w:p>
        </w:tc>
        <w:tc>
          <w:tcPr>
            <w:tcW w:w="59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0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на позицию партнера в общении и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0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активное общение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взаимодействие со сверстниками; проявляют дисцип-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линированность, трудолюбие и упорство в достижении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7"/>
                <w:sz w:val="18"/>
                <w:szCs w:val="18"/>
              </w:rPr>
              <w:t>лучших учени-</w:t>
            </w:r>
            <w:r w:rsidRPr="00D3179B">
              <w:rPr>
                <w:color w:val="000000"/>
                <w:spacing w:val="-1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ков;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6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t>удерживать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стойку на руках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течение дли-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тельного вре-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мени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876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84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Контроль</w:t>
            </w:r>
            <w:r w:rsidRPr="00D3179B">
              <w:rPr>
                <w:color w:val="000000"/>
                <w:sz w:val="18"/>
                <w:szCs w:val="18"/>
              </w:rPr>
              <w:br/>
              <w:t>за развитием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двигательных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качеств: подтя-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гивания на низ-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кой перекладине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из виса лежа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(девочки), под-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тягивания на пе-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7"/>
                <w:sz w:val="18"/>
                <w:szCs w:val="18"/>
              </w:rPr>
              <w:t>рекладине (маль-</w:t>
            </w:r>
            <w:r w:rsidRPr="00D3179B">
              <w:rPr>
                <w:color w:val="000000"/>
                <w:spacing w:val="-1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чики).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«Вышибалы»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и уме-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51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Развитие силы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подтягивании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 перекладине.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7"/>
                <w:sz w:val="18"/>
                <w:szCs w:val="18"/>
              </w:rPr>
              <w:t>Цели: развивать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внимание, лов-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кость при выпол-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нении игровых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упражнений</w:t>
            </w:r>
            <w:r w:rsidRPr="00D3179B">
              <w:rPr>
                <w:color w:val="000000"/>
                <w:sz w:val="18"/>
                <w:szCs w:val="18"/>
              </w:rPr>
              <w:br/>
              <w:t>с мячом</w:t>
            </w:r>
          </w:p>
        </w:tc>
        <w:tc>
          <w:tcPr>
            <w:tcW w:w="59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руют познавательные цели; используют общие приемы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 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на позицию партнера в общении и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активное общение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взаимодействие со сверстниками; проявляют дисцип-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линированность, трудолюбие и упорство в достижении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74" w:lineRule="exact"/>
              <w:ind w:right="151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74" w:lineRule="exact"/>
              <w:ind w:right="151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(подтя-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гива-</w:t>
            </w:r>
            <w:r w:rsidRPr="00D3179B">
              <w:rPr>
                <w:color w:val="000000"/>
                <w:sz w:val="18"/>
                <w:szCs w:val="18"/>
              </w:rPr>
              <w:br/>
              <w:t>ние)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17.04</w:t>
            </w:r>
          </w:p>
        </w:tc>
      </w:tr>
      <w:tr w:rsidR="00F26B32" w:rsidRPr="004F3FD4">
        <w:trPr>
          <w:trHeight w:hRule="exact" w:val="3868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85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Обучение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упражнениям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на перекладине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 связке.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Развитие коор-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динации, ловко-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сти, внимания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серии кувыр-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ков вперед.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«Метко в цель»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  <w:lang w:val="en-US"/>
              </w:rPr>
              <w:t>I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 выполнять се-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рию кувырков впе-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ред?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7"/>
                <w:sz w:val="18"/>
                <w:szCs w:val="18"/>
              </w:rPr>
              <w:t>Цели: учить вы-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полнять связку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упражнений на пе-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рекладине: из виса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стоя присев толч-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ком двумя ногами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пере мах, согнув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ноги, в вис сзади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согнувшись, опус-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кание назад в вис</w:t>
            </w:r>
          </w:p>
        </w:tc>
        <w:tc>
          <w:tcPr>
            <w:tcW w:w="59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любие и упорство в достижении поставленных целей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66" w:lineRule="exact"/>
              <w:ind w:right="22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правильно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полнять упраж-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 на пере-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кладине;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66" w:lineRule="exact"/>
              <w:ind w:right="22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дения и преду-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во время заня-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тий физически-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right="166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18.04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3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43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8"/>
        <w:gridCol w:w="1801"/>
        <w:gridCol w:w="893"/>
        <w:gridCol w:w="605"/>
        <w:gridCol w:w="2095"/>
        <w:gridCol w:w="5877"/>
        <w:gridCol w:w="1785"/>
        <w:gridCol w:w="938"/>
        <w:gridCol w:w="711"/>
      </w:tblGrid>
      <w:tr w:rsidR="00F26B32" w:rsidRPr="004F3FD4">
        <w:trPr>
          <w:trHeight w:hRule="exact" w:val="223"/>
        </w:trPr>
        <w:tc>
          <w:tcPr>
            <w:tcW w:w="6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101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  <w:lang w:val="en-US"/>
              </w:rPr>
              <w:t>I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55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0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9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80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1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3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14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1422"/>
        </w:trPr>
        <w:tc>
          <w:tcPr>
            <w:tcW w:w="6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left="7" w:right="1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стоя и обратное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движение через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вис сзади согнув-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шись со сходом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вперед на ноги</w:t>
            </w:r>
          </w:p>
        </w:tc>
        <w:tc>
          <w:tcPr>
            <w:tcW w:w="5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45" w:lineRule="exact"/>
              <w:ind w:left="36" w:right="266" w:firstLine="36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4"/>
                <w:sz w:val="18"/>
                <w:szCs w:val="18"/>
              </w:rPr>
              <w:t>ми упражне-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ниями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4513"/>
        </w:trPr>
        <w:tc>
          <w:tcPr>
            <w:tcW w:w="6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86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ванне дыхатель-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ных упражне-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ний по методике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А. Стрельнико-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вой; развитие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координации,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ловкости, вни-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мания в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нениях акроба-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тики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right="7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Роль физкультур-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ной деятельности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оздоровительной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направленности.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1"/>
                <w:sz w:val="18"/>
                <w:szCs w:val="18"/>
              </w:rPr>
              <w:t xml:space="preserve">Цепи: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учить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полнять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ния акробатики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 связке: «ласточ-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ка», упор в широ-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кой стойке ноги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врозь, перекатом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вперед, лечь, мост,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«стойка на лопат-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ках», перекатом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вперед, упор при-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сев, встать</w:t>
            </w:r>
          </w:p>
        </w:tc>
        <w:tc>
          <w:tcPr>
            <w:tcW w:w="5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оздоровительной 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правленности.</w:t>
            </w:r>
          </w:p>
          <w:p w:rsidR="00F26B32" w:rsidRPr="004F3FD4" w:rsidRDefault="00F26B32" w:rsidP="00120F9B">
            <w:pPr>
              <w:shd w:val="clear" w:color="auto" w:fill="FFFFFF"/>
              <w:spacing w:line="252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используют речь для регуляции своего действия.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проявляют положительные качества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личности и управляют своими эмоциями в различных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нестандартных ситуациях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52" w:lineRule="exact"/>
              <w:ind w:firstLine="14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7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t>характеризо-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вать физиче-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скую культуру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как средство</w:t>
            </w:r>
            <w:r w:rsidRPr="00D3179B">
              <w:rPr>
                <w:color w:val="000000"/>
                <w:sz w:val="18"/>
                <w:szCs w:val="18"/>
              </w:rPr>
              <w:br/>
              <w:t>укрепления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здоровья, физи-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ческого разви-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тия и физиче-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ской подготов-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ки человека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left="14" w:right="137" w:firstLine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19.04</w:t>
            </w:r>
          </w:p>
        </w:tc>
      </w:tr>
      <w:tr w:rsidR="00F26B32" w:rsidRPr="004F3FD4">
        <w:trPr>
          <w:trHeight w:hRule="exact" w:val="4210"/>
        </w:trPr>
        <w:tc>
          <w:tcPr>
            <w:tcW w:w="6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87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45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Контроль</w:t>
            </w:r>
            <w:r w:rsidRPr="00D3179B">
              <w:rPr>
                <w:color w:val="000000"/>
                <w:sz w:val="18"/>
                <w:szCs w:val="18"/>
              </w:rPr>
              <w:br/>
              <w:t>за развитием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двигательных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качеств: наклон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вперед из поло-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жения стоя.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вание дыха-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тельных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нений по мето-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дике А. Стрель-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никовой.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«Третий лиш-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ний»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Развитие гибкости.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учить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полнять комплекс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упражнений по про-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филактике заболе-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ваний дыхательной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системы посредст-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вом упражнений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 методике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А. Стрельниковой</w:t>
            </w:r>
          </w:p>
        </w:tc>
        <w:tc>
          <w:tcPr>
            <w:tcW w:w="5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ind w:hanging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оздоровительной 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правленности.</w:t>
            </w:r>
          </w:p>
          <w:p w:rsidR="00F26B32" w:rsidRPr="004F3FD4" w:rsidRDefault="00F26B32" w:rsidP="00120F9B">
            <w:pPr>
              <w:shd w:val="clear" w:color="auto" w:fill="FFFFFF"/>
              <w:spacing w:line="252" w:lineRule="exact"/>
              <w:ind w:hanging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используют речь для регуляции своего действия.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проявляют положительные качества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личности и управляют своими эмоциями в различных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нестандартных ситуациях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52" w:lineRule="exact"/>
              <w:ind w:right="101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для развития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гибкости;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52" w:lineRule="exact"/>
              <w:ind w:right="101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дить занятия</w:t>
            </w:r>
            <w:r w:rsidRPr="00D3179B">
              <w:rPr>
                <w:color w:val="000000"/>
                <w:sz w:val="18"/>
                <w:szCs w:val="18"/>
              </w:rPr>
              <w:br/>
              <w:t>физической*</w:t>
            </w:r>
            <w:r w:rsidRPr="00D3179B">
              <w:rPr>
                <w:color w:val="000000"/>
                <w:sz w:val="18"/>
                <w:szCs w:val="18"/>
              </w:rPr>
              <w:br/>
              <w:t>культурой</w:t>
            </w:r>
          </w:p>
          <w:p w:rsidR="00F26B32" w:rsidRPr="004F3FD4" w:rsidRDefault="00F26B32" w:rsidP="00120F9B">
            <w:pPr>
              <w:shd w:val="clear" w:color="auto" w:fill="FFFFFF"/>
              <w:spacing w:line="252" w:lineRule="exact"/>
              <w:ind w:right="101" w:hanging="2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 профилакти-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ческой направ-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ленностью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2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(наклон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вперед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из по-</w:t>
            </w:r>
            <w:r w:rsidRPr="00D3179B">
              <w:rPr>
                <w:color w:val="000000"/>
                <w:sz w:val="18"/>
                <w:szCs w:val="18"/>
              </w:rPr>
              <w:br/>
              <w:t>ложе-</w:t>
            </w:r>
            <w:r w:rsidRPr="00D3179B">
              <w:rPr>
                <w:color w:val="000000"/>
                <w:sz w:val="18"/>
                <w:szCs w:val="18"/>
              </w:rPr>
              <w:br/>
              <w:t>ния</w:t>
            </w:r>
            <w:r w:rsidRPr="00D3179B">
              <w:rPr>
                <w:color w:val="000000"/>
                <w:sz w:val="18"/>
                <w:szCs w:val="18"/>
              </w:rPr>
              <w:br/>
              <w:t>стоя)</w:t>
            </w:r>
          </w:p>
        </w:tc>
        <w:tc>
          <w:tcPr>
            <w:tcW w:w="7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24.04</w:t>
            </w:r>
          </w:p>
        </w:tc>
      </w:tr>
    </w:tbl>
    <w:p w:rsidR="00F26B32" w:rsidRPr="00D3179B" w:rsidRDefault="00F26B32" w:rsidP="007B4162">
      <w:pPr>
        <w:jc w:val="right"/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8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3"/>
        <w:gridCol w:w="1802"/>
        <w:gridCol w:w="905"/>
        <w:gridCol w:w="594"/>
        <w:gridCol w:w="2106"/>
        <w:gridCol w:w="5925"/>
        <w:gridCol w:w="1780"/>
        <w:gridCol w:w="958"/>
        <w:gridCol w:w="692"/>
      </w:tblGrid>
      <w:tr w:rsidR="00F26B32" w:rsidRPr="004F3FD4">
        <w:trPr>
          <w:trHeight w:hRule="exact" w:val="390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i/>
                <w:iCs/>
                <w:color w:val="000000"/>
                <w:sz w:val="18"/>
                <w:szCs w:val="18"/>
              </w:rPr>
              <w:t>\</w:t>
            </w:r>
          </w:p>
        </w:tc>
        <w:tc>
          <w:tcPr>
            <w:tcW w:w="18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1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8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9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3575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88</w:t>
            </w:r>
          </w:p>
        </w:tc>
        <w:tc>
          <w:tcPr>
            <w:tcW w:w="18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Обучение гим-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настике для</w:t>
            </w:r>
            <w:r w:rsidRPr="00D3179B">
              <w:rPr>
                <w:color w:val="000000"/>
                <w:sz w:val="18"/>
                <w:szCs w:val="18"/>
              </w:rPr>
              <w:br/>
              <w:t>глаз.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упражне-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ний акробатики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на развитие гиб-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кости («мост»,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«лодочка», «рыб-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ка», шпагат). ,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«Удочка»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Изуче-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ние но-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вого</w:t>
            </w:r>
            <w:r w:rsidRPr="00D3179B">
              <w:rPr>
                <w:color w:val="000000"/>
                <w:sz w:val="18"/>
                <w:szCs w:val="18"/>
              </w:rPr>
              <w:br/>
              <w:t>мате-</w:t>
            </w:r>
            <w:r w:rsidRPr="00D3179B">
              <w:rPr>
                <w:color w:val="000000"/>
                <w:sz w:val="18"/>
                <w:szCs w:val="18"/>
              </w:rPr>
              <w:br/>
              <w:t>риала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Развитие гибкости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упражнениях ак-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робатики.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учить вы-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ния для коррекции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зрения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оздоровительной 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правленности.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bCs/>
                <w:i/>
                <w:iCs/>
                <w:color w:val="000000"/>
                <w:spacing w:val="-12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используют речь для регуляции своего действия.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проявляют положительные качества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личности и управляют своими эмоциями в различных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нестандартных ситуациях</w:t>
            </w:r>
          </w:p>
        </w:tc>
        <w:tc>
          <w:tcPr>
            <w:tcW w:w="1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58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7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дить занятия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физической</w:t>
            </w:r>
            <w:r w:rsidRPr="00D3179B">
              <w:rPr>
                <w:color w:val="000000"/>
                <w:sz w:val="18"/>
                <w:szCs w:val="18"/>
              </w:rPr>
              <w:br/>
              <w:t>культурой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профилакти-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ческой направ-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ленностью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14" w:right="14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25.04</w:t>
            </w:r>
          </w:p>
        </w:tc>
      </w:tr>
      <w:tr w:rsidR="00F26B32" w:rsidRPr="004F3FD4">
        <w:trPr>
          <w:trHeight w:hRule="exact" w:val="5089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89</w:t>
            </w:r>
          </w:p>
        </w:tc>
        <w:tc>
          <w:tcPr>
            <w:tcW w:w="18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вание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ний гимнастики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для глаз. Кон-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  <w:t>троль за разви-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тием двигатель-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ных качеств: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броски набив-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ного мяча из-за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головы.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Развитие вни-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мания, мышле-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ния, координа-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ции посредст-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вом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ний акробатики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комбинации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  <w:t>и кор-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4"/>
                <w:sz w:val="18"/>
                <w:szCs w:val="18"/>
              </w:rPr>
              <w:t>Развитие координа-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5"/>
                <w:sz w:val="18"/>
                <w:szCs w:val="18"/>
              </w:rPr>
              <w:t>ционных способно-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стей в упражнениях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акробатики.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учить вы-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полнять комбина-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цию упражнений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акробатики (кувы-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рок вперед, кувы-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рок назад, прыжок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вверх с поворотом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 180°, упор при-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сев, прыжком упор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лежа, лечь на жи-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вот, «рыбка», «кор-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зинка», встать)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оздоровительной 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правленности.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используют речь для регуляции своего действия.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проявляют положительные качества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личности и управляют своими эмоциями в различных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нестандартных ситуациях</w:t>
            </w:r>
          </w:p>
        </w:tc>
        <w:tc>
          <w:tcPr>
            <w:tcW w:w="1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66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гимнастики для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глаз;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66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упражнение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по образцу учи-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теля и показу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лучших учени-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ков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(бросок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набив-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ного</w:t>
            </w:r>
            <w:r w:rsidRPr="00D3179B">
              <w:rPr>
                <w:color w:val="000000"/>
                <w:sz w:val="18"/>
                <w:szCs w:val="18"/>
              </w:rPr>
              <w:br/>
              <w:t>мяча)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26.04</w:t>
            </w:r>
          </w:p>
        </w:tc>
      </w:tr>
      <w:tr w:rsidR="00F26B32" w:rsidRPr="004F3FD4">
        <w:trPr>
          <w:trHeight w:hRule="exact" w:val="1200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90</w:t>
            </w:r>
          </w:p>
        </w:tc>
        <w:tc>
          <w:tcPr>
            <w:tcW w:w="18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59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Развитие ловко-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сти и координа-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ции в упражне-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7"/>
                <w:sz w:val="18"/>
                <w:szCs w:val="18"/>
              </w:rPr>
              <w:t>ниях акробатики.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знаний</w:t>
            </w:r>
          </w:p>
        </w:tc>
        <w:tc>
          <w:tcPr>
            <w:tcW w:w="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86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Акробатические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элементы.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командные дейст-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</w:p>
        </w:tc>
        <w:tc>
          <w:tcPr>
            <w:tcW w:w="1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317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выполнять</w:t>
            </w:r>
            <w:r w:rsidRPr="00D3179B">
              <w:rPr>
                <w:color w:val="000000"/>
                <w:sz w:val="18"/>
                <w:szCs w:val="18"/>
              </w:rPr>
              <w:br/>
              <w:t>упражнения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гимнастики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73"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02.05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3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0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3"/>
        <w:gridCol w:w="1811"/>
        <w:gridCol w:w="905"/>
        <w:gridCol w:w="601"/>
        <w:gridCol w:w="2099"/>
        <w:gridCol w:w="5932"/>
        <w:gridCol w:w="1795"/>
        <w:gridCol w:w="951"/>
        <w:gridCol w:w="699"/>
      </w:tblGrid>
      <w:tr w:rsidR="00F26B32" w:rsidRPr="004F3FD4">
        <w:trPr>
          <w:trHeight w:hRule="exact" w:val="415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799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59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17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8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2081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Разучивание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игровых дейст-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вий эстафет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с преодолением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препятствий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элементами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акробатики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left="7" w:right="36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 w:right="29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вия в эстафете для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закрепления учеб-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ного материала</w:t>
            </w:r>
          </w:p>
        </w:tc>
        <w:tc>
          <w:tcPr>
            <w:tcW w:w="59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 и взаимодействии.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доброжелательное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общение и взаимодействие со сверстниками; проявляют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29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и акробатики,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применять их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 игровой и со-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ревновательной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деятельности</w:t>
            </w:r>
          </w:p>
        </w:tc>
        <w:tc>
          <w:tcPr>
            <w:tcW w:w="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4123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91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Обучение спе-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циальным бего-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вым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ниям. Совер-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шенствование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беговых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нений с ускоре-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нием с высоко-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го старта.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«Невод»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Правила безопас-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ного поведения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 спортивной пло-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щадке.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закрепить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навыки упражне-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ний легкой атлети-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ки на развитие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быстроты и коор-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динации</w:t>
            </w:r>
          </w:p>
        </w:tc>
        <w:tc>
          <w:tcPr>
            <w:tcW w:w="59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самостоятельно формулируют про-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блемы и находят способы их решения; соотносят изучен-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ные понятия с примерами из реальной жизни.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выполняют действия в соответствии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 поставленной задачей и условиями ее реализации; ис-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пользуют установленные правила в контроле способа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" w:hanging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о распределении функций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 ролей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активное общение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взаимодействие со сверстниками; проявляют дисцип-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линированность, трудолюбие и упорство в достижении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36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правила пове-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дения и преду-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преждения</w:t>
            </w:r>
            <w:r w:rsidRPr="00D3179B">
              <w:rPr>
                <w:color w:val="000000"/>
                <w:sz w:val="18"/>
                <w:szCs w:val="18"/>
              </w:rPr>
              <w:br/>
              <w:t>травматизма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во время заня-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тий физически-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ми упражне-</w:t>
            </w:r>
            <w:r w:rsidRPr="00D3179B">
              <w:rPr>
                <w:color w:val="000000"/>
                <w:sz w:val="18"/>
                <w:szCs w:val="18"/>
              </w:rPr>
              <w:br/>
              <w:t>ниями</w:t>
            </w:r>
          </w:p>
        </w:tc>
        <w:tc>
          <w:tcPr>
            <w:tcW w:w="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51" w:firstLine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03.05</w:t>
            </w:r>
          </w:p>
        </w:tc>
      </w:tr>
      <w:tr w:rsidR="00F26B32" w:rsidRPr="004F3FD4">
        <w:trPr>
          <w:trHeight w:hRule="exact" w:val="3565"/>
        </w:trPr>
        <w:tc>
          <w:tcPr>
            <w:tcW w:w="6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92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36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Контроль</w:t>
            </w:r>
            <w:r w:rsidRPr="00D3179B">
              <w:rPr>
                <w:color w:val="000000"/>
                <w:sz w:val="18"/>
                <w:szCs w:val="18"/>
              </w:rPr>
              <w:br/>
              <w:t>за развитием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двигательных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качеств: чел-</w:t>
            </w:r>
            <w:r w:rsidRPr="00D3179B">
              <w:rPr>
                <w:color w:val="000000"/>
                <w:sz w:val="18"/>
                <w:szCs w:val="18"/>
              </w:rPr>
              <w:br/>
              <w:t>ночный бег</w:t>
            </w:r>
            <w:r w:rsidRPr="00D3179B">
              <w:rPr>
                <w:color w:val="000000"/>
                <w:sz w:val="18"/>
                <w:szCs w:val="18"/>
              </w:rPr>
              <w:br/>
              <w:t xml:space="preserve">3x10 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t>метров.</w:t>
            </w:r>
            <w:r w:rsidRPr="00D3179B">
              <w:rPr>
                <w:color w:val="000000"/>
                <w:spacing w:val="-15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со способами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закаливания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организма (воз-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душные и сол-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нечные ванны,</w:t>
            </w:r>
          </w:p>
        </w:tc>
        <w:tc>
          <w:tcPr>
            <w:tcW w:w="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знаний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0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 контролиро-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развитие дви-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гательных качеств?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развивать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двигательные ка-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чества, выносли-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вость, быстроту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во время выполне-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ния челночного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бега</w:t>
            </w:r>
          </w:p>
        </w:tc>
        <w:tc>
          <w:tcPr>
            <w:tcW w:w="59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 w:hanging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 и взаимодействии.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 w:hanging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ориентируются на доброжелательное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общение и взаимодействие со сверстниками; проявляют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дисциплинированность, трудолюбие и упорство в дости-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45"/>
              </w:tabs>
              <w:spacing w:line="274" w:lineRule="exact"/>
              <w:ind w:right="72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характеризо-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вать способы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закаливания</w:t>
            </w:r>
            <w:r w:rsidRPr="00D3179B">
              <w:rPr>
                <w:color w:val="000000"/>
                <w:sz w:val="18"/>
                <w:szCs w:val="18"/>
              </w:rPr>
              <w:br/>
              <w:t>организма;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45"/>
              </w:tabs>
              <w:spacing w:line="274" w:lineRule="exact"/>
              <w:ind w:right="72" w:hanging="29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технически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правильно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выполнять чел-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ночный бег</w:t>
            </w:r>
          </w:p>
        </w:tc>
        <w:tc>
          <w:tcPr>
            <w:tcW w:w="9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(чел-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ночный</w:t>
            </w:r>
            <w:r w:rsidRPr="00D3179B">
              <w:rPr>
                <w:color w:val="000000"/>
                <w:spacing w:val="-16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бег)</w:t>
            </w:r>
          </w:p>
        </w:tc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08.05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Продоллсение табя.</w:t>
      </w:r>
    </w:p>
    <w:p w:rsidR="00F26B32" w:rsidRPr="00D3179B" w:rsidRDefault="00F26B32" w:rsidP="007B4162">
      <w:pPr>
        <w:spacing w:after="43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2"/>
        <w:gridCol w:w="1801"/>
        <w:gridCol w:w="893"/>
        <w:gridCol w:w="598"/>
        <w:gridCol w:w="2103"/>
        <w:gridCol w:w="5885"/>
        <w:gridCol w:w="1785"/>
        <w:gridCol w:w="946"/>
        <w:gridCol w:w="695"/>
      </w:tblGrid>
      <w:tr w:rsidR="00F26B32" w:rsidRPr="004F3FD4">
        <w:trPr>
          <w:trHeight w:hRule="exact" w:val="414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6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4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2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1482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купание в есте-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ственных водо-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емах).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left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Игра «Ловишка,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поймай ленту»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250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93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Ознакомление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 доврачебной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помощью при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легких ушибах,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царапинах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ссадинах, по-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тертостях. Кон-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троль за разви-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тием двигатель-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ных качеств:</w:t>
            </w:r>
            <w:r w:rsidRPr="00D3179B">
              <w:rPr>
                <w:color w:val="000000"/>
                <w:sz w:val="18"/>
                <w:szCs w:val="18"/>
              </w:rPr>
              <w:br/>
              <w:t>бег на 30 м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43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Низкий старт,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стартовое ускоре-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ние, финиширова-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43" w:firstLine="7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развивать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двигательные ка-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чества, выносли-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вость, быстроту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в беге на короткие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дистанции</w:t>
            </w:r>
          </w:p>
        </w:tc>
        <w:tc>
          <w:tcPr>
            <w:tcW w:w="5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оздоровительной на-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правленности.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формулируют собственное мнение;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используют речь для регуляции своего действия.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проявляют положительные качества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личности и управляют своими эмоциями в различных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нестандартных ситуациях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22"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z w:val="18"/>
                <w:szCs w:val="18"/>
              </w:rPr>
              <w:t>оказывать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доврачебную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помощь при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легких ушибах,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царапинах</w:t>
            </w:r>
            <w:r w:rsidRPr="00D3179B">
              <w:rPr>
                <w:color w:val="000000"/>
                <w:sz w:val="18"/>
                <w:szCs w:val="18"/>
              </w:rPr>
              <w:br/>
              <w:t>и ссадинах,</w:t>
            </w:r>
            <w:r w:rsidRPr="00D3179B">
              <w:rPr>
                <w:color w:val="000000"/>
                <w:sz w:val="18"/>
                <w:szCs w:val="18"/>
              </w:rPr>
              <w:br/>
              <w:t>потертостях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двига-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(бег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на 30 м)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15.05</w:t>
            </w:r>
          </w:p>
        </w:tc>
      </w:tr>
      <w:tr w:rsidR="00F26B32" w:rsidRPr="004F3FD4">
        <w:trPr>
          <w:trHeight w:hRule="exact" w:val="3845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94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Обучение бро-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скам и ловле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теннисного мя-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ча на дальность,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 максимальном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темпе, из раз-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ных исходных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положений</w:t>
            </w:r>
            <w:r w:rsidRPr="00D3179B">
              <w:rPr>
                <w:color w:val="000000"/>
                <w:sz w:val="18"/>
                <w:szCs w:val="18"/>
              </w:rPr>
              <w:br/>
              <w:t>в парах.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Игра «Подвиж-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ная цель»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При-</w:t>
            </w:r>
            <w:r w:rsidRPr="00D3179B">
              <w:rPr>
                <w:color w:val="000000"/>
                <w:sz w:val="18"/>
                <w:szCs w:val="18"/>
              </w:rPr>
              <w:br/>
              <w:t>мене-</w:t>
            </w:r>
            <w:r w:rsidRPr="00D3179B">
              <w:rPr>
                <w:color w:val="000000"/>
                <w:sz w:val="18"/>
                <w:szCs w:val="18"/>
              </w:rPr>
              <w:br/>
              <w:t>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14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Как развивать лов-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кость и быстроту?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b/>
                <w:bCs/>
                <w:color w:val="000000"/>
                <w:spacing w:val="-11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закрепить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навык броска ма-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9"/>
                <w:sz w:val="18"/>
                <w:szCs w:val="18"/>
              </w:rPr>
              <w:t>лого мяча различ-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ными способами</w:t>
            </w:r>
          </w:p>
        </w:tc>
        <w:tc>
          <w:tcPr>
            <w:tcW w:w="5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самостоятельно формулируют про-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блемы и находят способы их решения.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выполняют действия в соответствии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 поставленной задачей и условиями ее реализации; ис-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пользуют установленные правила в контроле способа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22"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о распределении функций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 ролей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ориентируются на активное общение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взаимодействие со сверстниками; проявляют дисцип-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линированность, трудолюбие и упорство в достижении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целей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74" w:lineRule="exact"/>
              <w:ind w:right="166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74" w:lineRule="exact"/>
              <w:ind w:right="166"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дить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ные игры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16.05</w:t>
            </w:r>
          </w:p>
        </w:tc>
      </w:tr>
      <w:tr w:rsidR="00F26B32" w:rsidRPr="004F3FD4">
        <w:trPr>
          <w:trHeight w:hRule="exact" w:val="1189"/>
        </w:trPr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95</w:t>
            </w:r>
          </w:p>
        </w:tc>
        <w:tc>
          <w:tcPr>
            <w:tcW w:w="18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66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Контроль</w:t>
            </w:r>
            <w:r w:rsidRPr="00D3179B">
              <w:rPr>
                <w:color w:val="000000"/>
                <w:sz w:val="18"/>
                <w:szCs w:val="18"/>
              </w:rPr>
              <w:br/>
              <w:t>за развитием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двигательных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качеств: мета-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6"/>
                <w:sz w:val="18"/>
                <w:szCs w:val="18"/>
              </w:rPr>
              <w:t>рекция</w:t>
            </w:r>
          </w:p>
        </w:tc>
        <w:tc>
          <w:tcPr>
            <w:tcW w:w="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2"/>
                <w:sz w:val="18"/>
                <w:szCs w:val="18"/>
              </w:rPr>
              <w:t>Как совершенство-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вать метание и лов-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лю теннисного</w:t>
            </w:r>
            <w:r w:rsidRPr="00D3179B">
              <w:rPr>
                <w:color w:val="000000"/>
                <w:sz w:val="18"/>
                <w:szCs w:val="18"/>
              </w:rPr>
              <w:br/>
              <w:t>мяча?</w:t>
            </w:r>
          </w:p>
        </w:tc>
        <w:tc>
          <w:tcPr>
            <w:tcW w:w="5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pacing w:val="-9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</w:p>
        </w:tc>
        <w:tc>
          <w:tcPr>
            <w:tcW w:w="17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b/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66" w:hanging="22"/>
              <w:rPr>
                <w:sz w:val="18"/>
                <w:szCs w:val="18"/>
              </w:rPr>
            </w:pPr>
            <w:r w:rsidRPr="004F3FD4">
              <w:rPr>
                <w:color w:val="000000"/>
                <w:spacing w:val="-7"/>
                <w:sz w:val="18"/>
                <w:szCs w:val="18"/>
              </w:rPr>
              <w:t xml:space="preserve">- 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t>метать тен-</w:t>
            </w:r>
            <w:r w:rsidRPr="00D3179B">
              <w:rPr>
                <w:color w:val="000000"/>
                <w:spacing w:val="-7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нисный мяч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на дальность</w:t>
            </w:r>
          </w:p>
        </w:tc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hanging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8"/>
                <w:sz w:val="18"/>
                <w:szCs w:val="18"/>
              </w:rPr>
              <w:t>тельных</w:t>
            </w:r>
          </w:p>
        </w:tc>
        <w:tc>
          <w:tcPr>
            <w:tcW w:w="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17.05</w:t>
            </w:r>
          </w:p>
        </w:tc>
      </w:tr>
    </w:tbl>
    <w:p w:rsidR="00F26B32" w:rsidRPr="00D3179B" w:rsidRDefault="00F26B32" w:rsidP="007B4162">
      <w:pPr>
        <w:jc w:val="right"/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50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31"/>
        <w:gridCol w:w="1808"/>
        <w:gridCol w:w="897"/>
        <w:gridCol w:w="607"/>
        <w:gridCol w:w="2097"/>
        <w:gridCol w:w="5925"/>
        <w:gridCol w:w="1778"/>
        <w:gridCol w:w="957"/>
        <w:gridCol w:w="707"/>
      </w:tblGrid>
      <w:tr w:rsidR="00F26B32" w:rsidRPr="004F3FD4">
        <w:trPr>
          <w:trHeight w:hRule="exact" w:val="414"/>
        </w:trPr>
        <w:tc>
          <w:tcPr>
            <w:tcW w:w="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jc w:val="center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</w:t>
            </w:r>
          </w:p>
        </w:tc>
        <w:tc>
          <w:tcPr>
            <w:tcW w:w="1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jc w:val="center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jc w:val="center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3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jc w:val="center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4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jc w:val="center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5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tabs>
                <w:tab w:val="left" w:pos="1373"/>
              </w:tabs>
              <w:jc w:val="center"/>
              <w:rPr>
                <w:sz w:val="18"/>
                <w:szCs w:val="18"/>
              </w:rPr>
            </w:pPr>
            <w:r w:rsidRPr="00D3179B">
              <w:rPr>
                <w:sz w:val="18"/>
                <w:szCs w:val="18"/>
              </w:rPr>
              <w:t>6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jc w:val="center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7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jc w:val="center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8</w:t>
            </w:r>
          </w:p>
        </w:tc>
        <w:tc>
          <w:tcPr>
            <w:tcW w:w="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jc w:val="center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2030"/>
        </w:trPr>
        <w:tc>
          <w:tcPr>
            <w:tcW w:w="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</w:p>
        </w:tc>
        <w:tc>
          <w:tcPr>
            <w:tcW w:w="1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2"/>
                <w:sz w:val="18"/>
                <w:szCs w:val="18"/>
              </w:rPr>
              <w:t>ние теннисного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pacing w:val="-9"/>
                <w:sz w:val="18"/>
                <w:szCs w:val="18"/>
              </w:rPr>
              <w:t>мяча на даль-</w:t>
            </w:r>
            <w:r w:rsidRPr="00D3179B">
              <w:rPr>
                <w:spacing w:val="-9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ность.</w:t>
            </w:r>
          </w:p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2"/>
                <w:sz w:val="18"/>
                <w:szCs w:val="18"/>
              </w:rPr>
              <w:t>Подвижная игра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«Охотники</w:t>
            </w:r>
            <w:r w:rsidRPr="00D3179B">
              <w:rPr>
                <w:sz w:val="18"/>
                <w:szCs w:val="18"/>
              </w:rPr>
              <w:br/>
              <w:t>и утки»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3"/>
                <w:sz w:val="18"/>
                <w:szCs w:val="18"/>
              </w:rPr>
              <w:t>знаний</w:t>
            </w:r>
            <w:r w:rsidRPr="00D3179B">
              <w:rPr>
                <w:spacing w:val="-13"/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и уме-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ний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2"/>
                <w:sz w:val="18"/>
                <w:szCs w:val="18"/>
              </w:rPr>
              <w:t>Цели: закрепить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навык метания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теннисного мяча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на дальность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i/>
                <w:iCs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spacing w:val="-9"/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нии и взаимодействии.</w:t>
            </w:r>
          </w:p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i/>
                <w:iCs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spacing w:val="-10"/>
                <w:sz w:val="18"/>
                <w:szCs w:val="18"/>
              </w:rPr>
              <w:t>ориентируются на доброжелательное об-</w:t>
            </w:r>
            <w:r w:rsidRPr="00D3179B">
              <w:rPr>
                <w:spacing w:val="-10"/>
                <w:sz w:val="18"/>
                <w:szCs w:val="18"/>
              </w:rPr>
              <w:br/>
              <w:t>щение и взаимодействие со сверстниками; проявляют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дисциплинированность, трудолюбие и упорство в дости-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3"/>
                <w:sz w:val="18"/>
                <w:szCs w:val="18"/>
              </w:rPr>
              <w:t>с правильной</w:t>
            </w:r>
            <w:r w:rsidRPr="00D3179B">
              <w:rPr>
                <w:spacing w:val="-13"/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постановкой</w:t>
            </w:r>
          </w:p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z w:val="18"/>
                <w:szCs w:val="18"/>
              </w:rPr>
              <w:t>руки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4"/>
                <w:sz w:val="18"/>
                <w:szCs w:val="18"/>
              </w:rPr>
              <w:t>качеств</w:t>
            </w:r>
            <w:r w:rsidRPr="00D3179B">
              <w:rPr>
                <w:spacing w:val="-14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(мета-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spacing w:val="-15"/>
                <w:sz w:val="18"/>
                <w:szCs w:val="18"/>
              </w:rPr>
              <w:t>ние тен-</w:t>
            </w:r>
            <w:r w:rsidRPr="00D3179B">
              <w:rPr>
                <w:spacing w:val="-15"/>
                <w:sz w:val="18"/>
                <w:szCs w:val="18"/>
              </w:rPr>
              <w:br/>
            </w:r>
            <w:r w:rsidRPr="00D3179B">
              <w:rPr>
                <w:spacing w:val="-16"/>
                <w:sz w:val="18"/>
                <w:szCs w:val="18"/>
              </w:rPr>
              <w:t>нисного</w:t>
            </w:r>
            <w:r w:rsidRPr="00D3179B">
              <w:rPr>
                <w:spacing w:val="-16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мяча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spacing w:val="-14"/>
                <w:sz w:val="18"/>
                <w:szCs w:val="18"/>
              </w:rPr>
              <w:t>на даль-</w:t>
            </w:r>
            <w:r w:rsidRPr="00D3179B">
              <w:rPr>
                <w:spacing w:val="-14"/>
                <w:sz w:val="18"/>
                <w:szCs w:val="18"/>
              </w:rPr>
              <w:br/>
            </w:r>
            <w:r w:rsidRPr="00D3179B">
              <w:rPr>
                <w:spacing w:val="-15"/>
                <w:sz w:val="18"/>
                <w:szCs w:val="18"/>
              </w:rPr>
              <w:t>ность)</w:t>
            </w:r>
          </w:p>
        </w:tc>
        <w:tc>
          <w:tcPr>
            <w:tcW w:w="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728"/>
        </w:trPr>
        <w:tc>
          <w:tcPr>
            <w:tcW w:w="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96</w:t>
            </w:r>
          </w:p>
        </w:tc>
        <w:tc>
          <w:tcPr>
            <w:tcW w:w="1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0"/>
                <w:sz w:val="18"/>
                <w:szCs w:val="18"/>
              </w:rPr>
              <w:t>Развитие силы</w:t>
            </w:r>
            <w:r w:rsidRPr="00D3179B">
              <w:rPr>
                <w:spacing w:val="-10"/>
                <w:sz w:val="18"/>
                <w:szCs w:val="18"/>
              </w:rPr>
              <w:br/>
              <w:t>в метании на-</w:t>
            </w:r>
            <w:r w:rsidRPr="00D3179B">
              <w:rPr>
                <w:spacing w:val="-10"/>
                <w:sz w:val="18"/>
                <w:szCs w:val="18"/>
              </w:rPr>
              <w:br/>
              <w:t>бивных мячей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pacing w:val="-6"/>
                <w:sz w:val="18"/>
                <w:szCs w:val="18"/>
              </w:rPr>
              <w:t>(1-2 кг) одной</w:t>
            </w:r>
            <w:r w:rsidRPr="00D3179B">
              <w:rPr>
                <w:spacing w:val="-6"/>
                <w:sz w:val="18"/>
                <w:szCs w:val="18"/>
              </w:rPr>
              <w:br/>
            </w:r>
            <w:r w:rsidRPr="00D3179B">
              <w:rPr>
                <w:spacing w:val="-10"/>
                <w:sz w:val="18"/>
                <w:szCs w:val="18"/>
              </w:rPr>
              <w:t>рукой и двумя</w:t>
            </w:r>
            <w:r w:rsidRPr="00D3179B">
              <w:rPr>
                <w:spacing w:val="-10"/>
                <w:sz w:val="18"/>
                <w:szCs w:val="18"/>
              </w:rPr>
              <w:br/>
              <w:t>руками из раз-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pacing w:val="-11"/>
                <w:sz w:val="18"/>
                <w:szCs w:val="18"/>
              </w:rPr>
              <w:t>ных исходных</w:t>
            </w:r>
            <w:r w:rsidRPr="00D3179B">
              <w:rPr>
                <w:spacing w:val="-11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положений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spacing w:val="-10"/>
                <w:sz w:val="18"/>
                <w:szCs w:val="18"/>
              </w:rPr>
              <w:t>и различными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pacing w:val="-11"/>
                <w:sz w:val="18"/>
                <w:szCs w:val="18"/>
              </w:rPr>
              <w:t>способами в па-</w:t>
            </w:r>
            <w:r w:rsidRPr="00D3179B">
              <w:rPr>
                <w:spacing w:val="-11"/>
                <w:sz w:val="18"/>
                <w:szCs w:val="18"/>
              </w:rPr>
              <w:br/>
            </w:r>
            <w:r w:rsidRPr="00D3179B">
              <w:rPr>
                <w:spacing w:val="-10"/>
                <w:sz w:val="18"/>
                <w:szCs w:val="18"/>
              </w:rPr>
              <w:t>рах и в кругу.</w:t>
            </w:r>
            <w:r w:rsidRPr="00D3179B">
              <w:rPr>
                <w:spacing w:val="-10"/>
                <w:sz w:val="18"/>
                <w:szCs w:val="18"/>
              </w:rPr>
              <w:br/>
              <w:t>Игра в мини-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футбол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z w:val="18"/>
                <w:szCs w:val="18"/>
              </w:rPr>
              <w:t>При-</w:t>
            </w:r>
            <w:r w:rsidRPr="00D3179B">
              <w:rPr>
                <w:sz w:val="18"/>
                <w:szCs w:val="18"/>
              </w:rPr>
              <w:br/>
              <w:t>мене-</w:t>
            </w:r>
            <w:r w:rsidRPr="00D3179B">
              <w:rPr>
                <w:sz w:val="18"/>
                <w:szCs w:val="18"/>
              </w:rPr>
              <w:br/>
              <w:t>ние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spacing w:val="-13"/>
                <w:sz w:val="18"/>
                <w:szCs w:val="18"/>
              </w:rPr>
              <w:t>знаний</w:t>
            </w:r>
            <w:r w:rsidRPr="00D3179B">
              <w:rPr>
                <w:spacing w:val="-13"/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и уме-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ний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2"/>
                <w:sz w:val="18"/>
                <w:szCs w:val="18"/>
              </w:rPr>
              <w:t>Развитие силовых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качеств.</w:t>
            </w:r>
          </w:p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0"/>
                <w:sz w:val="18"/>
                <w:szCs w:val="18"/>
              </w:rPr>
              <w:t>Цели: закрепить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навык метания на-</w:t>
            </w:r>
            <w:r w:rsidRPr="00D3179B">
              <w:rPr>
                <w:spacing w:val="-12"/>
                <w:sz w:val="18"/>
                <w:szCs w:val="18"/>
              </w:rPr>
              <w:br/>
              <w:t>бивных мячей раз-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pacing w:val="-11"/>
                <w:sz w:val="18"/>
                <w:szCs w:val="18"/>
              </w:rPr>
              <w:t>личными спосо-</w:t>
            </w:r>
            <w:r w:rsidRPr="00D3179B">
              <w:rPr>
                <w:spacing w:val="-11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бами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i/>
                <w:iCs/>
                <w:spacing w:val="-8"/>
                <w:sz w:val="18"/>
                <w:szCs w:val="18"/>
              </w:rPr>
              <w:t xml:space="preserve">Познавательные: </w:t>
            </w:r>
            <w:r w:rsidRPr="00D3179B">
              <w:rPr>
                <w:spacing w:val="-8"/>
                <w:sz w:val="18"/>
                <w:szCs w:val="18"/>
              </w:rPr>
              <w:t>самостоятельно формулируют про-</w:t>
            </w:r>
            <w:r w:rsidRPr="00D3179B">
              <w:rPr>
                <w:spacing w:val="-8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блемы и находят способы их решения.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i/>
                <w:iCs/>
                <w:spacing w:val="-8"/>
                <w:sz w:val="18"/>
                <w:szCs w:val="18"/>
              </w:rPr>
              <w:t xml:space="preserve">Регулятивные: </w:t>
            </w:r>
            <w:r w:rsidRPr="00D3179B">
              <w:rPr>
                <w:spacing w:val="-8"/>
                <w:sz w:val="18"/>
                <w:szCs w:val="18"/>
              </w:rPr>
              <w:t>выполняют действия в соответствии</w:t>
            </w:r>
            <w:r w:rsidRPr="00D3179B">
              <w:rPr>
                <w:spacing w:val="-8"/>
                <w:sz w:val="18"/>
                <w:szCs w:val="18"/>
              </w:rPr>
              <w:br/>
            </w:r>
            <w:r w:rsidRPr="00D3179B">
              <w:rPr>
                <w:spacing w:val="-10"/>
                <w:sz w:val="18"/>
                <w:szCs w:val="18"/>
              </w:rPr>
              <w:t>с поставленной задачей и условиями ее реализации; ис-</w:t>
            </w:r>
            <w:r w:rsidRPr="00D3179B">
              <w:rPr>
                <w:spacing w:val="-10"/>
                <w:sz w:val="18"/>
                <w:szCs w:val="18"/>
              </w:rPr>
              <w:br/>
              <w:t>пользуют установленные правила в контроле способа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решения.</w:t>
            </w:r>
          </w:p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i/>
                <w:iCs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spacing w:val="-9"/>
                <w:sz w:val="18"/>
                <w:szCs w:val="18"/>
              </w:rPr>
              <w:br/>
            </w:r>
            <w:r w:rsidRPr="00D3179B">
              <w:rPr>
                <w:spacing w:val="-10"/>
                <w:sz w:val="18"/>
                <w:szCs w:val="18"/>
              </w:rPr>
              <w:t>и позицию; договариваются о распределении функций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и ролей в совместной деятельности.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i/>
                <w:iCs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spacing w:val="-10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spacing w:val="-10"/>
                <w:sz w:val="18"/>
                <w:szCs w:val="18"/>
              </w:rPr>
              <w:br/>
              <w:t>любие и упорство в достижении поставленных целей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4F3FD4">
              <w:rPr>
                <w:spacing w:val="-7"/>
                <w:sz w:val="18"/>
                <w:szCs w:val="18"/>
              </w:rPr>
              <w:t xml:space="preserve">- </w:t>
            </w:r>
            <w:r w:rsidRPr="00D3179B">
              <w:rPr>
                <w:spacing w:val="-7"/>
                <w:sz w:val="18"/>
                <w:szCs w:val="18"/>
              </w:rPr>
              <w:t>контролиро-</w:t>
            </w:r>
            <w:r w:rsidRPr="00D3179B">
              <w:rPr>
                <w:spacing w:val="-7"/>
                <w:sz w:val="18"/>
                <w:szCs w:val="18"/>
              </w:rPr>
              <w:br/>
            </w:r>
            <w:r w:rsidRPr="00D3179B">
              <w:rPr>
                <w:spacing w:val="-11"/>
                <w:sz w:val="18"/>
                <w:szCs w:val="18"/>
              </w:rPr>
              <w:t>вать нагрузку</w:t>
            </w:r>
            <w:r w:rsidRPr="00D3179B">
              <w:rPr>
                <w:spacing w:val="-11"/>
                <w:sz w:val="18"/>
                <w:szCs w:val="18"/>
              </w:rPr>
              <w:br/>
              <w:t>в процессе вы-</w:t>
            </w:r>
            <w:r w:rsidRPr="00D3179B">
              <w:rPr>
                <w:spacing w:val="-11"/>
                <w:sz w:val="18"/>
                <w:szCs w:val="18"/>
              </w:rPr>
              <w:br/>
            </w:r>
            <w:r w:rsidRPr="00D3179B">
              <w:rPr>
                <w:spacing w:val="-14"/>
                <w:sz w:val="18"/>
                <w:szCs w:val="18"/>
              </w:rPr>
              <w:t>полнения учеб-</w:t>
            </w:r>
            <w:r w:rsidRPr="00D3179B">
              <w:rPr>
                <w:spacing w:val="-14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ных заданий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z w:val="18"/>
                <w:szCs w:val="18"/>
              </w:rPr>
              <w:t>Теку-</w:t>
            </w:r>
            <w:r w:rsidRPr="00D3179B">
              <w:rPr>
                <w:sz w:val="18"/>
                <w:szCs w:val="18"/>
              </w:rPr>
              <w:br/>
              <w:t>щий</w:t>
            </w:r>
          </w:p>
        </w:tc>
        <w:tc>
          <w:tcPr>
            <w:tcW w:w="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22.05</w:t>
            </w:r>
          </w:p>
        </w:tc>
      </w:tr>
      <w:tr w:rsidR="00F26B32" w:rsidRPr="004F3FD4">
        <w:trPr>
          <w:trHeight w:hRule="exact" w:val="4045"/>
        </w:trPr>
        <w:tc>
          <w:tcPr>
            <w:tcW w:w="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97</w:t>
            </w:r>
          </w:p>
        </w:tc>
        <w:tc>
          <w:tcPr>
            <w:tcW w:w="18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z w:val="18"/>
                <w:szCs w:val="18"/>
              </w:rPr>
              <w:t>Обучение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spacing w:val="-10"/>
                <w:sz w:val="18"/>
                <w:szCs w:val="18"/>
              </w:rPr>
              <w:t>прыжкам в вы-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pacing w:val="-8"/>
                <w:sz w:val="18"/>
                <w:szCs w:val="18"/>
              </w:rPr>
              <w:t>соту на месте</w:t>
            </w:r>
            <w:r w:rsidRPr="00D3179B">
              <w:rPr>
                <w:spacing w:val="-8"/>
                <w:sz w:val="18"/>
                <w:szCs w:val="18"/>
              </w:rPr>
              <w:br/>
            </w:r>
            <w:r w:rsidRPr="00D3179B">
              <w:rPr>
                <w:spacing w:val="-9"/>
                <w:sz w:val="18"/>
                <w:szCs w:val="18"/>
              </w:rPr>
              <w:t>с касанием ру-</w:t>
            </w:r>
            <w:r w:rsidRPr="00D3179B">
              <w:rPr>
                <w:spacing w:val="-9"/>
                <w:sz w:val="18"/>
                <w:szCs w:val="18"/>
              </w:rPr>
              <w:br/>
            </w:r>
            <w:r w:rsidRPr="00D3179B">
              <w:rPr>
                <w:spacing w:val="-11"/>
                <w:sz w:val="18"/>
                <w:szCs w:val="18"/>
              </w:rPr>
              <w:t>кой подвешен-</w:t>
            </w:r>
            <w:r w:rsidRPr="00D3179B">
              <w:rPr>
                <w:spacing w:val="-11"/>
                <w:sz w:val="18"/>
                <w:szCs w:val="18"/>
              </w:rPr>
              <w:br/>
              <w:t>ных ориенти-</w:t>
            </w:r>
            <w:r w:rsidRPr="00D3179B">
              <w:rPr>
                <w:spacing w:val="-11"/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ров. Совершен-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pacing w:val="-16"/>
                <w:sz w:val="18"/>
                <w:szCs w:val="18"/>
              </w:rPr>
              <w:t>ствование прыж-</w:t>
            </w:r>
            <w:r w:rsidRPr="00D3179B">
              <w:rPr>
                <w:spacing w:val="-16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ков в длину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spacing w:val="-9"/>
                <w:sz w:val="18"/>
                <w:szCs w:val="18"/>
              </w:rPr>
              <w:t>с разбега спосо-</w:t>
            </w:r>
            <w:r w:rsidRPr="00D3179B">
              <w:rPr>
                <w:spacing w:val="-9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бом «согнув</w:t>
            </w:r>
            <w:r w:rsidRPr="00D3179B">
              <w:rPr>
                <w:sz w:val="18"/>
                <w:szCs w:val="18"/>
              </w:rPr>
              <w:br/>
              <w:t>ноги».</w:t>
            </w:r>
          </w:p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2"/>
                <w:sz w:val="18"/>
                <w:szCs w:val="18"/>
              </w:rPr>
              <w:t>Игра в мини-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футбол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z w:val="18"/>
                <w:szCs w:val="18"/>
              </w:rPr>
              <w:t>Ком-</w:t>
            </w:r>
            <w:r w:rsidRPr="00D3179B">
              <w:rPr>
                <w:sz w:val="18"/>
                <w:szCs w:val="18"/>
              </w:rPr>
              <w:br/>
              <w:t>бнни-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spacing w:val="-20"/>
                <w:sz w:val="18"/>
                <w:szCs w:val="18"/>
              </w:rPr>
              <w:t>ро ван-</w:t>
            </w:r>
            <w:r w:rsidRPr="00D3179B">
              <w:rPr>
                <w:spacing w:val="-20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ный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1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pacing w:val="-12"/>
                <w:sz w:val="18"/>
                <w:szCs w:val="18"/>
              </w:rPr>
              <w:t>Организационные</w:t>
            </w:r>
            <w:r w:rsidRPr="00D3179B">
              <w:rPr>
                <w:spacing w:val="-12"/>
                <w:sz w:val="18"/>
                <w:szCs w:val="18"/>
              </w:rPr>
              <w:br/>
              <w:t>приемы прыжков.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pacing w:val="-10"/>
                <w:sz w:val="18"/>
                <w:szCs w:val="18"/>
              </w:rPr>
              <w:t>Цели: выполнять</w:t>
            </w:r>
            <w:r w:rsidRPr="00D3179B">
              <w:rPr>
                <w:spacing w:val="-10"/>
                <w:sz w:val="18"/>
                <w:szCs w:val="18"/>
              </w:rPr>
              <w:br/>
              <w:t>легкоатлетические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упражнения -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spacing w:val="-11"/>
                <w:sz w:val="18"/>
                <w:szCs w:val="18"/>
              </w:rPr>
              <w:t>прыжки в высоту</w:t>
            </w:r>
            <w:r w:rsidRPr="00D3179B">
              <w:rPr>
                <w:spacing w:val="-11"/>
                <w:sz w:val="18"/>
                <w:szCs w:val="18"/>
              </w:rPr>
              <w:br/>
            </w:r>
            <w:r w:rsidRPr="00D3179B">
              <w:rPr>
                <w:spacing w:val="-10"/>
                <w:sz w:val="18"/>
                <w:szCs w:val="18"/>
              </w:rPr>
              <w:t>и в длину с разбега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i/>
                <w:iCs/>
                <w:spacing w:val="-11"/>
                <w:sz w:val="18"/>
                <w:szCs w:val="18"/>
              </w:rPr>
              <w:t xml:space="preserve">Познавательные: </w:t>
            </w:r>
            <w:r w:rsidRPr="00D3179B">
              <w:rPr>
                <w:spacing w:val="-11"/>
                <w:sz w:val="18"/>
                <w:szCs w:val="18"/>
              </w:rPr>
              <w:t>самостоятельно выделяют и формули-</w:t>
            </w:r>
            <w:r w:rsidRPr="00D3179B">
              <w:rPr>
                <w:spacing w:val="-11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руют цели и способы их осуществления.</w:t>
            </w:r>
            <w:r w:rsidRPr="00D3179B">
              <w:rPr>
                <w:sz w:val="18"/>
                <w:szCs w:val="18"/>
              </w:rPr>
              <w:br/>
            </w:r>
            <w:r w:rsidRPr="00D3179B">
              <w:rPr>
                <w:i/>
                <w:iCs/>
                <w:spacing w:val="-9"/>
                <w:sz w:val="18"/>
                <w:szCs w:val="18"/>
              </w:rPr>
              <w:t xml:space="preserve">Регулятивные: </w:t>
            </w:r>
            <w:r w:rsidRPr="00D3179B">
              <w:rPr>
                <w:spacing w:val="-9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spacing w:val="-9"/>
                <w:sz w:val="18"/>
                <w:szCs w:val="18"/>
              </w:rPr>
              <w:br/>
            </w:r>
            <w:r w:rsidRPr="00D3179B">
              <w:rPr>
                <w:spacing w:val="-10"/>
                <w:sz w:val="18"/>
                <w:szCs w:val="18"/>
              </w:rPr>
              <w:t>действия; адекватно воспринимают оценку учителя.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i/>
                <w:iCs/>
                <w:spacing w:val="-9"/>
                <w:sz w:val="18"/>
                <w:szCs w:val="18"/>
              </w:rPr>
              <w:t xml:space="preserve">Коммуникативные: </w:t>
            </w:r>
            <w:r w:rsidRPr="00D3179B">
              <w:rPr>
                <w:spacing w:val="-9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spacing w:val="-9"/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и позицию; ориентируются на позицию партнера в обще-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нии и взаимодействии.</w:t>
            </w:r>
          </w:p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i/>
                <w:iCs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spacing w:val="-10"/>
                <w:sz w:val="18"/>
                <w:szCs w:val="18"/>
              </w:rPr>
              <w:t>ориентируются на доброжелательное об-</w:t>
            </w:r>
            <w:r w:rsidRPr="00D3179B">
              <w:rPr>
                <w:spacing w:val="-10"/>
                <w:sz w:val="18"/>
                <w:szCs w:val="18"/>
              </w:rPr>
              <w:br/>
              <w:t>щение и взаимодействие со сверстниками; проявляют</w:t>
            </w:r>
            <w:r w:rsidRPr="00D3179B">
              <w:rPr>
                <w:spacing w:val="-10"/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дисциплинированность, трудолюбие и упорство в дости-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жении поставленных целей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4F3FD4">
              <w:rPr>
                <w:spacing w:val="-7"/>
                <w:sz w:val="18"/>
                <w:szCs w:val="18"/>
              </w:rPr>
              <w:t xml:space="preserve">- </w:t>
            </w:r>
            <w:r w:rsidRPr="00D3179B">
              <w:rPr>
                <w:spacing w:val="-7"/>
                <w:sz w:val="18"/>
                <w:szCs w:val="18"/>
              </w:rPr>
              <w:t>технически</w:t>
            </w:r>
            <w:r w:rsidRPr="00D3179B">
              <w:rPr>
                <w:spacing w:val="-7"/>
                <w:sz w:val="18"/>
                <w:szCs w:val="18"/>
              </w:rPr>
              <w:br/>
            </w:r>
            <w:r w:rsidRPr="00D3179B">
              <w:rPr>
                <w:spacing w:val="-12"/>
                <w:sz w:val="18"/>
                <w:szCs w:val="18"/>
              </w:rPr>
              <w:t>правильно вы-</w:t>
            </w:r>
            <w:r w:rsidRPr="00D3179B">
              <w:rPr>
                <w:spacing w:val="-12"/>
                <w:sz w:val="18"/>
                <w:szCs w:val="18"/>
              </w:rPr>
              <w:br/>
              <w:t>полнять двига-</w:t>
            </w:r>
            <w:r w:rsidRPr="00D3179B">
              <w:rPr>
                <w:spacing w:val="-12"/>
                <w:sz w:val="18"/>
                <w:szCs w:val="18"/>
              </w:rPr>
              <w:br/>
              <w:t>тельные дейст-</w:t>
            </w:r>
            <w:r w:rsidRPr="00D3179B">
              <w:rPr>
                <w:spacing w:val="-12"/>
                <w:sz w:val="18"/>
                <w:szCs w:val="18"/>
              </w:rPr>
              <w:br/>
            </w:r>
            <w:r w:rsidRPr="00D3179B">
              <w:rPr>
                <w:spacing w:val="-11"/>
                <w:sz w:val="18"/>
                <w:szCs w:val="18"/>
              </w:rPr>
              <w:t>вия легкой ат-</w:t>
            </w:r>
            <w:r w:rsidRPr="00D3179B">
              <w:rPr>
                <w:spacing w:val="-11"/>
                <w:sz w:val="18"/>
                <w:szCs w:val="18"/>
              </w:rPr>
              <w:br/>
            </w:r>
            <w:r w:rsidRPr="00D3179B">
              <w:rPr>
                <w:sz w:val="18"/>
                <w:szCs w:val="18"/>
              </w:rPr>
              <w:t>летики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D3179B">
              <w:rPr>
                <w:sz w:val="18"/>
                <w:szCs w:val="18"/>
              </w:rPr>
              <w:t>Теку-</w:t>
            </w:r>
            <w:r w:rsidRPr="00D3179B">
              <w:rPr>
                <w:sz w:val="18"/>
                <w:szCs w:val="18"/>
              </w:rPr>
              <w:br/>
              <w:t>щий</w:t>
            </w:r>
          </w:p>
        </w:tc>
        <w:tc>
          <w:tcPr>
            <w:tcW w:w="7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pStyle w:val="NoSpacing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23.05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29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2"/>
          <w:sz w:val="18"/>
          <w:szCs w:val="18"/>
        </w:rPr>
        <w:t>Продолжение табл.</w:t>
      </w:r>
    </w:p>
    <w:p w:rsidR="00F26B32" w:rsidRPr="00D3179B" w:rsidRDefault="00F26B32" w:rsidP="007B4162">
      <w:pPr>
        <w:spacing w:after="65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16"/>
        <w:gridCol w:w="1811"/>
        <w:gridCol w:w="898"/>
        <w:gridCol w:w="601"/>
        <w:gridCol w:w="2106"/>
        <w:gridCol w:w="5925"/>
        <w:gridCol w:w="1788"/>
        <w:gridCol w:w="958"/>
        <w:gridCol w:w="692"/>
      </w:tblGrid>
      <w:tr w:rsidR="00F26B32" w:rsidRPr="004F3FD4">
        <w:trPr>
          <w:trHeight w:hRule="exact" w:val="392"/>
        </w:trPr>
        <w:tc>
          <w:tcPr>
            <w:tcW w:w="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5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4047"/>
        </w:trPr>
        <w:tc>
          <w:tcPr>
            <w:tcW w:w="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98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Контроль</w:t>
            </w:r>
            <w:r w:rsidRPr="00D3179B">
              <w:rPr>
                <w:color w:val="000000"/>
                <w:sz w:val="18"/>
                <w:szCs w:val="18"/>
              </w:rPr>
              <w:br/>
              <w:t>за развитием</w:t>
            </w:r>
            <w:r w:rsidRPr="00D3179B">
              <w:rPr>
                <w:color w:val="000000"/>
                <w:sz w:val="18"/>
                <w:szCs w:val="18"/>
              </w:rPr>
              <w:br/>
              <w:t>двигательных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качеств: пры-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жок в длину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с разбега спосо-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бом «согнув</w:t>
            </w:r>
            <w:r w:rsidRPr="00D3179B">
              <w:rPr>
                <w:color w:val="000000"/>
                <w:sz w:val="18"/>
                <w:szCs w:val="18"/>
              </w:rPr>
              <w:br/>
              <w:t>ноги».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Равномерный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шестиминутный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бег.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4"/>
                <w:sz w:val="18"/>
                <w:szCs w:val="18"/>
              </w:rPr>
              <w:t>Игра в мини-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футбол</w:t>
            </w:r>
          </w:p>
        </w:tc>
        <w:tc>
          <w:tcPr>
            <w:tcW w:w="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рекция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знаний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и уме-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79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2"/>
                <w:sz w:val="18"/>
                <w:szCs w:val="18"/>
              </w:rPr>
              <w:t>Как развивать вы-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  <w:t>носливость при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медленном беге?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Цели: учить бегу</w:t>
            </w:r>
            <w:r w:rsidRPr="00D3179B">
              <w:rPr>
                <w:color w:val="000000"/>
                <w:sz w:val="18"/>
                <w:szCs w:val="18"/>
              </w:rPr>
              <w:br/>
              <w:t>в равномерном</w:t>
            </w:r>
            <w:r w:rsidRPr="00D3179B">
              <w:rPr>
                <w:color w:val="000000"/>
                <w:sz w:val="18"/>
                <w:szCs w:val="18"/>
              </w:rPr>
              <w:br/>
              <w:t>темпе в течение</w:t>
            </w:r>
            <w:r w:rsidRPr="00D3179B">
              <w:rPr>
                <w:color w:val="000000"/>
                <w:sz w:val="18"/>
                <w:szCs w:val="18"/>
              </w:rPr>
              <w:br/>
              <w:t>6 минут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81" w:lineRule="exact"/>
              <w:ind w:right="14" w:firstLine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равномерно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распределять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свои силы для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завершения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шестиминутно-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го бега;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81"/>
              </w:tabs>
              <w:spacing w:line="281" w:lineRule="exact"/>
              <w:ind w:right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оценивать ве-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личину нагруз-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ки по частоте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пульса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(пры-</w:t>
            </w:r>
            <w:r w:rsidRPr="00D3179B">
              <w:rPr>
                <w:color w:val="000000"/>
                <w:sz w:val="18"/>
                <w:szCs w:val="18"/>
              </w:rPr>
              <w:br/>
              <w:t>жок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 длину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 раз-</w:t>
            </w:r>
            <w:r w:rsidRPr="00D3179B">
              <w:rPr>
                <w:color w:val="000000"/>
                <w:sz w:val="18"/>
                <w:szCs w:val="18"/>
              </w:rPr>
              <w:br/>
              <w:t>бега)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24.05</w:t>
            </w:r>
          </w:p>
        </w:tc>
      </w:tr>
      <w:tr w:rsidR="00F26B32" w:rsidRPr="004F3FD4">
        <w:trPr>
          <w:trHeight w:hRule="exact" w:val="3740"/>
        </w:trPr>
        <w:tc>
          <w:tcPr>
            <w:tcW w:w="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99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94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Контроль</w:t>
            </w:r>
            <w:r w:rsidRPr="00D3179B">
              <w:rPr>
                <w:color w:val="000000"/>
                <w:sz w:val="18"/>
                <w:szCs w:val="18"/>
              </w:rPr>
              <w:br/>
              <w:t>за развитием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двигательных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качеств: бег</w:t>
            </w:r>
            <w:r w:rsidRPr="00D3179B">
              <w:rPr>
                <w:color w:val="000000"/>
                <w:sz w:val="18"/>
                <w:szCs w:val="18"/>
              </w:rPr>
              <w:br/>
              <w:t>на 60 м</w:t>
            </w:r>
          </w:p>
        </w:tc>
        <w:tc>
          <w:tcPr>
            <w:tcW w:w="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и уме-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43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Как работать над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распределением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сил на дистанции?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Цели: учить бегу</w:t>
            </w:r>
            <w:r w:rsidRPr="00D3179B">
              <w:rPr>
                <w:color w:val="000000"/>
                <w:sz w:val="18"/>
                <w:szCs w:val="18"/>
              </w:rPr>
              <w:br/>
              <w:t>в равномерном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темпе и с ускоре-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нием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поставленных задач.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29" w:firstLine="14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оценивают правильность выполнения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действия; адекватно воспринимают предложения и оцен-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ку учителей, товарищей, родителей и других людей.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z w:val="18"/>
                <w:szCs w:val="18"/>
              </w:rPr>
              <w:t>допускают возможность существо-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вания у людей различных точек зрения, в том числе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не совпадающих с их собственной, и ориентируются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на позицию партнера в общении и взаимодействии.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z w:val="18"/>
                <w:szCs w:val="18"/>
              </w:rPr>
              <w:br/>
              <w:t>успеха в учебной деятельности: самоанализ и самокон-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 результата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44"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D3179B">
              <w:rPr>
                <w:color w:val="000000"/>
                <w:sz w:val="18"/>
                <w:szCs w:val="18"/>
              </w:rPr>
              <w:t>равномерно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распределять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свои силы</w:t>
            </w:r>
            <w:r w:rsidRPr="00D3179B">
              <w:rPr>
                <w:color w:val="000000"/>
                <w:sz w:val="18"/>
                <w:szCs w:val="18"/>
              </w:rPr>
              <w:br/>
              <w:t>во время бега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с ускорением;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- оценивать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величину на-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грузки по час-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тоте пульса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  <w:t>тель-</w:t>
            </w:r>
            <w:r w:rsidRPr="00D3179B">
              <w:rPr>
                <w:color w:val="000000"/>
                <w:sz w:val="18"/>
                <w:szCs w:val="18"/>
              </w:rPr>
              <w:br/>
              <w:t>ных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(бег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на 60 м)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29.05</w:t>
            </w:r>
          </w:p>
        </w:tc>
      </w:tr>
      <w:tr w:rsidR="00F26B32" w:rsidRPr="004F3FD4">
        <w:trPr>
          <w:trHeight w:hRule="exact" w:val="2177"/>
        </w:trPr>
        <w:tc>
          <w:tcPr>
            <w:tcW w:w="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100</w:t>
            </w:r>
          </w:p>
        </w:tc>
        <w:tc>
          <w:tcPr>
            <w:tcW w:w="1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194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Контроль</w:t>
            </w:r>
            <w:r w:rsidRPr="00D3179B">
              <w:rPr>
                <w:color w:val="000000"/>
                <w:sz w:val="18"/>
                <w:szCs w:val="18"/>
              </w:rPr>
              <w:br/>
              <w:t>за развитием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двигательных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качеств: бег</w:t>
            </w:r>
            <w:r w:rsidRPr="00D3179B">
              <w:rPr>
                <w:color w:val="000000"/>
                <w:sz w:val="18"/>
                <w:szCs w:val="18"/>
              </w:rPr>
              <w:br/>
              <w:t>на 1000 м</w:t>
            </w:r>
          </w:p>
        </w:tc>
        <w:tc>
          <w:tcPr>
            <w:tcW w:w="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Про-</w:t>
            </w:r>
            <w:r w:rsidRPr="00D3179B">
              <w:rPr>
                <w:color w:val="000000"/>
                <w:sz w:val="18"/>
                <w:szCs w:val="18"/>
              </w:rPr>
              <w:br/>
              <w:t>верка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и кор-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pacing w:val="-5"/>
                <w:sz w:val="18"/>
                <w:szCs w:val="18"/>
              </w:rPr>
              <w:t>рекция</w:t>
            </w:r>
            <w:r w:rsidRPr="00D3179B">
              <w:rPr>
                <w:color w:val="000000"/>
                <w:spacing w:val="-5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знаний</w:t>
            </w:r>
            <w:r w:rsidRPr="00D3179B">
              <w:rPr>
                <w:color w:val="000000"/>
                <w:spacing w:val="-4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и уме-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21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43" w:firstLine="7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"/>
                <w:sz w:val="18"/>
                <w:szCs w:val="18"/>
              </w:rPr>
              <w:t>Как работать над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распределением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сил на дистанции?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Цели: учить бегу</w:t>
            </w:r>
            <w:r w:rsidRPr="00D3179B">
              <w:rPr>
                <w:color w:val="000000"/>
                <w:sz w:val="18"/>
                <w:szCs w:val="18"/>
              </w:rPr>
              <w:br/>
              <w:t>в равномерном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темпе длительное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время</w:t>
            </w:r>
          </w:p>
        </w:tc>
        <w:tc>
          <w:tcPr>
            <w:tcW w:w="5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z w:val="18"/>
                <w:szCs w:val="18"/>
              </w:rPr>
              <w:t>самостоятельно формулируют про-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блемы; ориентируются в разнообразии способов решения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задач.</w:t>
            </w:r>
          </w:p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z w:val="18"/>
                <w:szCs w:val="18"/>
              </w:rPr>
              <w:t>выполняют действия в соответствии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с поставленной задачей и условиями ее реализации; ис-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пользуют установленные правила в контроле способа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решения.</w:t>
            </w:r>
          </w:p>
        </w:tc>
        <w:tc>
          <w:tcPr>
            <w:tcW w:w="1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74" w:lineRule="exact"/>
              <w:ind w:hanging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2"/>
                <w:sz w:val="18"/>
                <w:szCs w:val="18"/>
              </w:rPr>
              <w:t>равномерно</w:t>
            </w:r>
            <w:r w:rsidRPr="00D3179B">
              <w:rPr>
                <w:color w:val="000000"/>
                <w:spacing w:val="-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"/>
                <w:sz w:val="18"/>
                <w:szCs w:val="18"/>
              </w:rPr>
              <w:t>распределять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  <w:t>свои силы для</w:t>
            </w:r>
            <w:r w:rsidRPr="00D3179B">
              <w:rPr>
                <w:color w:val="000000"/>
                <w:spacing w:val="-1"/>
                <w:sz w:val="18"/>
                <w:szCs w:val="18"/>
              </w:rPr>
              <w:br/>
            </w:r>
            <w:r w:rsidRPr="00D3179B">
              <w:rPr>
                <w:color w:val="000000"/>
                <w:spacing w:val="-8"/>
                <w:sz w:val="18"/>
                <w:szCs w:val="18"/>
              </w:rPr>
              <w:t>завершения бега;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74"/>
              </w:tabs>
              <w:spacing w:line="274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3"/>
                <w:sz w:val="18"/>
                <w:szCs w:val="18"/>
              </w:rPr>
              <w:t>оценивать ве-</w:t>
            </w:r>
            <w:r w:rsidRPr="00D3179B">
              <w:rPr>
                <w:color w:val="000000"/>
                <w:spacing w:val="-3"/>
                <w:sz w:val="18"/>
                <w:szCs w:val="18"/>
              </w:rPr>
              <w:br/>
              <w:t>личину нагруз-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hanging="22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Кон-</w:t>
            </w:r>
            <w:r w:rsidRPr="00D3179B">
              <w:rPr>
                <w:color w:val="000000"/>
                <w:sz w:val="18"/>
                <w:szCs w:val="18"/>
              </w:rPr>
              <w:br/>
              <w:t>троль</w:t>
            </w:r>
            <w:r w:rsidRPr="00D3179B">
              <w:rPr>
                <w:color w:val="000000"/>
                <w:sz w:val="18"/>
                <w:szCs w:val="18"/>
              </w:rPr>
              <w:br/>
              <w:t>двига-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5"/>
                <w:sz w:val="18"/>
                <w:szCs w:val="18"/>
              </w:rPr>
              <w:t>тельных</w:t>
            </w:r>
            <w:r w:rsidRPr="00D3179B">
              <w:rPr>
                <w:color w:val="000000"/>
                <w:spacing w:val="-5"/>
                <w:sz w:val="18"/>
                <w:szCs w:val="18"/>
              </w:rPr>
              <w:br/>
            </w:r>
            <w:r w:rsidRPr="00D3179B">
              <w:rPr>
                <w:color w:val="000000"/>
                <w:spacing w:val="-6"/>
                <w:sz w:val="18"/>
                <w:szCs w:val="18"/>
              </w:rPr>
              <w:t>качеств</w:t>
            </w:r>
            <w:r w:rsidRPr="00D3179B">
              <w:rPr>
                <w:color w:val="000000"/>
                <w:spacing w:val="-6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(бег на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4"/>
                <w:sz w:val="18"/>
                <w:szCs w:val="18"/>
              </w:rPr>
              <w:t>1000 м)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30.05</w:t>
            </w:r>
          </w:p>
        </w:tc>
      </w:tr>
    </w:tbl>
    <w:p w:rsidR="00F26B32" w:rsidRPr="00D3179B" w:rsidRDefault="00F26B32" w:rsidP="007B4162">
      <w:pPr>
        <w:rPr>
          <w:sz w:val="18"/>
          <w:szCs w:val="18"/>
        </w:rPr>
      </w:pPr>
    </w:p>
    <w:p w:rsidR="00F26B32" w:rsidRPr="00D3179B" w:rsidRDefault="00F26B32" w:rsidP="007B4162">
      <w:pPr>
        <w:shd w:val="clear" w:color="auto" w:fill="FFFFFF"/>
        <w:ind w:right="36"/>
        <w:jc w:val="right"/>
        <w:rPr>
          <w:sz w:val="18"/>
          <w:szCs w:val="18"/>
        </w:rPr>
      </w:pPr>
      <w:r w:rsidRPr="00D3179B">
        <w:rPr>
          <w:i/>
          <w:iCs/>
          <w:color w:val="000000"/>
          <w:spacing w:val="-3"/>
          <w:sz w:val="18"/>
          <w:szCs w:val="18"/>
        </w:rPr>
        <w:t>Окончание табл.</w:t>
      </w:r>
    </w:p>
    <w:p w:rsidR="00F26B32" w:rsidRPr="00D3179B" w:rsidRDefault="00F26B32" w:rsidP="007B4162">
      <w:pPr>
        <w:spacing w:after="50" w:line="1" w:lineRule="exact"/>
        <w:rPr>
          <w:sz w:val="18"/>
          <w:szCs w:val="18"/>
        </w:rPr>
      </w:pPr>
    </w:p>
    <w:tbl>
      <w:tblPr>
        <w:tblW w:w="0" w:type="auto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38"/>
        <w:gridCol w:w="1809"/>
        <w:gridCol w:w="897"/>
        <w:gridCol w:w="607"/>
        <w:gridCol w:w="2097"/>
        <w:gridCol w:w="5918"/>
        <w:gridCol w:w="1778"/>
        <w:gridCol w:w="942"/>
        <w:gridCol w:w="722"/>
      </w:tblGrid>
      <w:tr w:rsidR="00F26B32" w:rsidRPr="004F3FD4">
        <w:trPr>
          <w:trHeight w:hRule="exact" w:val="426"/>
        </w:trPr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108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9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799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9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626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223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  <w:lang w:val="en-US"/>
              </w:rPr>
              <w:t>s</w:t>
            </w:r>
          </w:p>
        </w:tc>
        <w:tc>
          <w:tcPr>
            <w:tcW w:w="7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ind w:right="144"/>
              <w:jc w:val="righ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9</w:t>
            </w:r>
          </w:p>
        </w:tc>
      </w:tr>
      <w:tr w:rsidR="00F26B32" w:rsidRPr="004F3FD4">
        <w:trPr>
          <w:trHeight w:hRule="exact" w:val="1550"/>
        </w:trPr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1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59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81" w:lineRule="exact"/>
              <w:ind w:right="50" w:firstLine="7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ставят вопросы, обращаются за по-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мощью; договариваются о распределении функций и ро-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лей в совместной деятельности.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принимают образ «хорошего ученика»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и раскрывают внутреннюю позицию школьника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left="22" w:right="173" w:firstLine="36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1"/>
                <w:sz w:val="18"/>
                <w:szCs w:val="18"/>
              </w:rPr>
              <w:t>ки по частоте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пульса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  <w:tc>
          <w:tcPr>
            <w:tcW w:w="7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</w:p>
        </w:tc>
      </w:tr>
      <w:tr w:rsidR="00F26B32" w:rsidRPr="004F3FD4">
        <w:trPr>
          <w:trHeight w:hRule="exact" w:val="3911"/>
        </w:trPr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101</w:t>
            </w:r>
          </w:p>
        </w:tc>
        <w:tc>
          <w:tcPr>
            <w:tcW w:w="1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94" w:firstLine="7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z w:val="18"/>
                <w:szCs w:val="18"/>
              </w:rPr>
              <w:t>Разучивание</w:t>
            </w:r>
            <w:r w:rsidRPr="00D3179B">
              <w:rPr>
                <w:bCs/>
                <w:color w:val="000000"/>
                <w:sz w:val="18"/>
                <w:szCs w:val="18"/>
              </w:rPr>
              <w:br/>
              <w:t>упражнений</w:t>
            </w:r>
            <w:r w:rsidRPr="00D3179B">
              <w:rPr>
                <w:bCs/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эстафет «Весе-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лые старты»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  <w:lang w:val="en-US"/>
              </w:rPr>
              <w:t>I</w:t>
            </w: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pacing w:val="-13"/>
                <w:sz w:val="18"/>
                <w:szCs w:val="18"/>
              </w:rPr>
              <w:t xml:space="preserve">Как 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использовать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  <w:t>полученные навы-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ки в процессе обу-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чения?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2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pacing w:val="-12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закреплять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умения и навыки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правильного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полнения основ-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ных видов движе-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ний</w:t>
            </w:r>
          </w:p>
        </w:tc>
        <w:tc>
          <w:tcPr>
            <w:tcW w:w="59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используют общие приемы решения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поставленных задач; определяют и кратко характеризуют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физическую культуру как занятия физическими упраж-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нениями, подвижными и спортивными играми.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bCs/>
                <w:i/>
                <w:iCs/>
                <w:color w:val="000000"/>
                <w:spacing w:val="-11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с поставленной задачей и условиями ее реализации.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используют речь для регуляции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своего действия.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hanging="14"/>
              <w:rPr>
                <w:sz w:val="18"/>
                <w:szCs w:val="18"/>
              </w:rPr>
            </w:pPr>
            <w:r w:rsidRPr="00D3179B">
              <w:rPr>
                <w:bCs/>
                <w:i/>
                <w:iCs/>
                <w:color w:val="000000"/>
                <w:spacing w:val="-10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ориентируются на понимание причин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успеха в учебной деятельности: самоанализ и самокон-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троль результата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66" w:lineRule="exact"/>
              <w:ind w:firstLine="14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подбирать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эстафеты и фор-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мулировать их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правила;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66" w:lineRule="exact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организовы-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 прово-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дить «Веселые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старты»;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66"/>
              </w:tabs>
              <w:spacing w:line="266" w:lineRule="exact"/>
              <w:ind w:hanging="7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left="14" w:right="137" w:firstLine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31.05</w:t>
            </w:r>
          </w:p>
        </w:tc>
      </w:tr>
      <w:tr w:rsidR="00F26B32" w:rsidRPr="004F3FD4">
        <w:trPr>
          <w:trHeight w:hRule="exact" w:val="4237"/>
        </w:trPr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bCs/>
                <w:color w:val="000000"/>
                <w:sz w:val="18"/>
                <w:szCs w:val="18"/>
                <w:lang w:val="en-US"/>
              </w:rPr>
            </w:pPr>
            <w:r w:rsidRPr="004F3FD4">
              <w:rPr>
                <w:bCs/>
                <w:color w:val="000000"/>
                <w:sz w:val="18"/>
                <w:szCs w:val="18"/>
              </w:rPr>
              <w:t>102</w:t>
            </w:r>
          </w:p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18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72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Совершенство-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вание подвиж-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ных и спортив-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ных игр по вы-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бору</w:t>
            </w:r>
          </w:p>
        </w:tc>
        <w:tc>
          <w:tcPr>
            <w:tcW w:w="8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Ком-</w:t>
            </w:r>
            <w:r w:rsidRPr="00D3179B">
              <w:rPr>
                <w:color w:val="000000"/>
                <w:sz w:val="18"/>
                <w:szCs w:val="18"/>
              </w:rPr>
              <w:br/>
              <w:t>бини-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рован-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ный</w:t>
            </w:r>
          </w:p>
        </w:tc>
        <w:tc>
          <w:tcPr>
            <w:tcW w:w="6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0"/>
                <w:sz w:val="18"/>
                <w:szCs w:val="18"/>
              </w:rPr>
              <w:t>Как использовать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полученные навы-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ки в процессе обу-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чения?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right="29" w:firstLine="14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pacing w:val="-10"/>
                <w:sz w:val="18"/>
                <w:szCs w:val="18"/>
              </w:rPr>
              <w:t xml:space="preserve">Цели: 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закреплять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  <w:t>умения и навыки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правильного вы-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полнения основ-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ных видов движе-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ний; осуществлять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подвижные игры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для развития дви-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гательных качеств</w:t>
            </w:r>
          </w:p>
        </w:tc>
        <w:tc>
          <w:tcPr>
            <w:tcW w:w="59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ind w:hanging="22"/>
              <w:rPr>
                <w:sz w:val="18"/>
                <w:szCs w:val="18"/>
              </w:rPr>
            </w:pPr>
            <w:r w:rsidRPr="00D3179B">
              <w:rPr>
                <w:bCs/>
                <w:i/>
                <w:iCs/>
                <w:color w:val="000000"/>
                <w:spacing w:val="-12"/>
                <w:sz w:val="18"/>
                <w:szCs w:val="18"/>
              </w:rPr>
              <w:t xml:space="preserve">Познавательные: 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ориентируются в разнообразии спосо-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бов решения задач.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hanging="14"/>
              <w:rPr>
                <w:sz w:val="18"/>
                <w:szCs w:val="18"/>
              </w:rPr>
            </w:pPr>
            <w:r w:rsidRPr="00D3179B">
              <w:rPr>
                <w:bCs/>
                <w:i/>
                <w:iCs/>
                <w:color w:val="000000"/>
                <w:spacing w:val="-11"/>
                <w:sz w:val="18"/>
                <w:szCs w:val="18"/>
              </w:rPr>
              <w:t xml:space="preserve">Регулятивные: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планируют свои действия в соответствии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  <w:t>с поставленной задачей и условиями ее реализации; адек-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ватно воспринимают оценку учителя.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i/>
                <w:iCs/>
                <w:color w:val="000000"/>
                <w:spacing w:val="-8"/>
                <w:sz w:val="18"/>
                <w:szCs w:val="18"/>
              </w:rPr>
              <w:t xml:space="preserve">Коммуникативные: 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t>формулируют собственное мнение</w:t>
            </w:r>
            <w:r w:rsidRPr="00D3179B">
              <w:rPr>
                <w:color w:val="000000"/>
                <w:spacing w:val="-8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и позицию; договариваются и приходят к общему реше-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нию в совместной деятельности.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hanging="29"/>
              <w:rPr>
                <w:sz w:val="18"/>
                <w:szCs w:val="18"/>
              </w:rPr>
            </w:pPr>
            <w:r w:rsidRPr="00D3179B">
              <w:rPr>
                <w:i/>
                <w:iCs/>
                <w:color w:val="000000"/>
                <w:spacing w:val="-11"/>
                <w:sz w:val="18"/>
                <w:szCs w:val="18"/>
              </w:rPr>
              <w:t xml:space="preserve">Личностные: 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t>проявляют дисциплинированность, трудо-</w:t>
            </w:r>
            <w:r w:rsidRPr="00D3179B">
              <w:rPr>
                <w:color w:val="000000"/>
                <w:spacing w:val="-11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любие и упорство в достижении поставленных целей</w:t>
            </w:r>
          </w:p>
        </w:tc>
        <w:tc>
          <w:tcPr>
            <w:tcW w:w="1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bCs/>
                <w:color w:val="000000"/>
                <w:sz w:val="18"/>
                <w:szCs w:val="18"/>
              </w:rPr>
              <w:t>Научатся: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38"/>
              </w:tabs>
              <w:spacing w:line="266" w:lineRule="exact"/>
              <w:ind w:hanging="22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pacing w:val="-13"/>
                <w:sz w:val="18"/>
                <w:szCs w:val="18"/>
              </w:rPr>
              <w:t>называть игры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и формулиро-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pacing w:val="-10"/>
                <w:sz w:val="18"/>
                <w:szCs w:val="18"/>
              </w:rPr>
              <w:t>вать их прави-</w:t>
            </w:r>
            <w:r w:rsidRPr="00D3179B">
              <w:rPr>
                <w:color w:val="000000"/>
                <w:spacing w:val="-10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ла;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ind w:hanging="14"/>
              <w:rPr>
                <w:sz w:val="18"/>
                <w:szCs w:val="18"/>
              </w:rPr>
            </w:pPr>
            <w:r w:rsidRPr="00D3179B">
              <w:rPr>
                <w:color w:val="000000"/>
                <w:spacing w:val="-13"/>
                <w:sz w:val="18"/>
                <w:szCs w:val="18"/>
              </w:rPr>
              <w:t>организовывать</w:t>
            </w:r>
            <w:r w:rsidRPr="00D3179B">
              <w:rPr>
                <w:color w:val="000000"/>
                <w:spacing w:val="-13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и проводить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подвижные иг-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  <w:t>ры в помеще-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нии;</w:t>
            </w:r>
          </w:p>
          <w:p w:rsidR="00F26B32" w:rsidRPr="004F3FD4" w:rsidRDefault="00F26B32" w:rsidP="00120F9B">
            <w:pPr>
              <w:shd w:val="clear" w:color="auto" w:fill="FFFFFF"/>
              <w:tabs>
                <w:tab w:val="left" w:pos="238"/>
              </w:tabs>
              <w:spacing w:line="266" w:lineRule="exact"/>
              <w:ind w:hanging="36"/>
              <w:rPr>
                <w:sz w:val="18"/>
                <w:szCs w:val="18"/>
              </w:rPr>
            </w:pPr>
            <w:r w:rsidRPr="004F3FD4">
              <w:rPr>
                <w:color w:val="000000"/>
                <w:sz w:val="18"/>
                <w:szCs w:val="18"/>
              </w:rPr>
              <w:t>-</w:t>
            </w:r>
            <w:r w:rsidRPr="004F3FD4">
              <w:rPr>
                <w:color w:val="000000"/>
                <w:sz w:val="18"/>
                <w:szCs w:val="18"/>
              </w:rPr>
              <w:tab/>
            </w:r>
            <w:r w:rsidRPr="00D3179B">
              <w:rPr>
                <w:color w:val="000000"/>
                <w:sz w:val="18"/>
                <w:szCs w:val="18"/>
              </w:rPr>
              <w:t>соблюдать</w:t>
            </w:r>
            <w:r w:rsidRPr="00D3179B">
              <w:rPr>
                <w:color w:val="000000"/>
                <w:sz w:val="18"/>
                <w:szCs w:val="18"/>
              </w:rPr>
              <w:br/>
            </w:r>
            <w:r w:rsidRPr="00D3179B">
              <w:rPr>
                <w:color w:val="000000"/>
                <w:spacing w:val="-12"/>
                <w:sz w:val="18"/>
                <w:szCs w:val="18"/>
              </w:rPr>
              <w:t>правила взаи-</w:t>
            </w:r>
            <w:r w:rsidRPr="00D3179B">
              <w:rPr>
                <w:color w:val="000000"/>
                <w:spacing w:val="-12"/>
                <w:sz w:val="18"/>
                <w:szCs w:val="18"/>
              </w:rPr>
              <w:br/>
            </w:r>
            <w:r w:rsidRPr="00D3179B">
              <w:rPr>
                <w:color w:val="000000"/>
                <w:sz w:val="18"/>
                <w:szCs w:val="18"/>
              </w:rPr>
              <w:t>модействия</w:t>
            </w:r>
          </w:p>
          <w:p w:rsidR="00F26B32" w:rsidRPr="004F3FD4" w:rsidRDefault="00F26B32" w:rsidP="00120F9B">
            <w:pPr>
              <w:shd w:val="clear" w:color="auto" w:fill="FFFFFF"/>
              <w:spacing w:line="266" w:lineRule="exact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с игроками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spacing w:line="274" w:lineRule="exact"/>
              <w:ind w:right="166" w:hanging="14"/>
              <w:rPr>
                <w:sz w:val="18"/>
                <w:szCs w:val="18"/>
              </w:rPr>
            </w:pPr>
            <w:r w:rsidRPr="00D3179B">
              <w:rPr>
                <w:color w:val="000000"/>
                <w:sz w:val="18"/>
                <w:szCs w:val="18"/>
              </w:rPr>
              <w:t>Теку-</w:t>
            </w:r>
            <w:r w:rsidRPr="00D3179B">
              <w:rPr>
                <w:color w:val="000000"/>
                <w:sz w:val="18"/>
                <w:szCs w:val="18"/>
              </w:rPr>
              <w:br/>
              <w:t>щий</w:t>
            </w:r>
          </w:p>
        </w:tc>
        <w:tc>
          <w:tcPr>
            <w:tcW w:w="7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26B32" w:rsidRPr="004F3FD4" w:rsidRDefault="00F26B32" w:rsidP="00120F9B">
            <w:pPr>
              <w:shd w:val="clear" w:color="auto" w:fill="FFFFFF"/>
              <w:rPr>
                <w:sz w:val="18"/>
                <w:szCs w:val="18"/>
              </w:rPr>
            </w:pPr>
            <w:r w:rsidRPr="004F3FD4">
              <w:rPr>
                <w:sz w:val="18"/>
                <w:szCs w:val="18"/>
              </w:rPr>
              <w:t>31.05</w:t>
            </w:r>
          </w:p>
        </w:tc>
      </w:tr>
    </w:tbl>
    <w:p w:rsidR="00F26B32" w:rsidRPr="00D3179B" w:rsidRDefault="00F26B32" w:rsidP="007B4162">
      <w:pPr>
        <w:tabs>
          <w:tab w:val="left" w:pos="1574"/>
        </w:tabs>
        <w:rPr>
          <w:sz w:val="18"/>
          <w:szCs w:val="18"/>
        </w:rPr>
      </w:pPr>
    </w:p>
    <w:p w:rsidR="00F26B32" w:rsidRPr="00D3179B" w:rsidRDefault="00F26B32">
      <w:pPr>
        <w:rPr>
          <w:sz w:val="18"/>
          <w:szCs w:val="18"/>
        </w:rPr>
      </w:pPr>
    </w:p>
    <w:sectPr w:rsidR="00F26B32" w:rsidRPr="00D3179B" w:rsidSect="00120F9B">
      <w:pgSz w:w="16838" w:h="11906" w:orient="landscape"/>
      <w:pgMar w:top="284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B4162"/>
    <w:rsid w:val="000006B9"/>
    <w:rsid w:val="00021525"/>
    <w:rsid w:val="00022098"/>
    <w:rsid w:val="00025887"/>
    <w:rsid w:val="00025A1F"/>
    <w:rsid w:val="0004126A"/>
    <w:rsid w:val="000450F5"/>
    <w:rsid w:val="00050C71"/>
    <w:rsid w:val="00055C72"/>
    <w:rsid w:val="00060F68"/>
    <w:rsid w:val="00073464"/>
    <w:rsid w:val="00073685"/>
    <w:rsid w:val="00081C87"/>
    <w:rsid w:val="00082788"/>
    <w:rsid w:val="00083865"/>
    <w:rsid w:val="00083C9D"/>
    <w:rsid w:val="00087006"/>
    <w:rsid w:val="00094107"/>
    <w:rsid w:val="000955DB"/>
    <w:rsid w:val="000979D5"/>
    <w:rsid w:val="000A644B"/>
    <w:rsid w:val="000A7EDA"/>
    <w:rsid w:val="000B33E3"/>
    <w:rsid w:val="000B60E5"/>
    <w:rsid w:val="000C2710"/>
    <w:rsid w:val="000C3338"/>
    <w:rsid w:val="000C5BCF"/>
    <w:rsid w:val="000D084D"/>
    <w:rsid w:val="000D2566"/>
    <w:rsid w:val="000D5138"/>
    <w:rsid w:val="000D77D2"/>
    <w:rsid w:val="000D79DD"/>
    <w:rsid w:val="000E37EC"/>
    <w:rsid w:val="000E3A8D"/>
    <w:rsid w:val="000E4868"/>
    <w:rsid w:val="000F5AAC"/>
    <w:rsid w:val="00101CBE"/>
    <w:rsid w:val="00106B0C"/>
    <w:rsid w:val="0011251A"/>
    <w:rsid w:val="00113631"/>
    <w:rsid w:val="00114DC1"/>
    <w:rsid w:val="00116E39"/>
    <w:rsid w:val="001171C7"/>
    <w:rsid w:val="001173C7"/>
    <w:rsid w:val="00120F9B"/>
    <w:rsid w:val="0012135C"/>
    <w:rsid w:val="00127253"/>
    <w:rsid w:val="0013001E"/>
    <w:rsid w:val="0013162E"/>
    <w:rsid w:val="00135255"/>
    <w:rsid w:val="0013583F"/>
    <w:rsid w:val="001369A9"/>
    <w:rsid w:val="00142238"/>
    <w:rsid w:val="00153655"/>
    <w:rsid w:val="00154E25"/>
    <w:rsid w:val="00155ABB"/>
    <w:rsid w:val="001618AF"/>
    <w:rsid w:val="00161A1E"/>
    <w:rsid w:val="00162128"/>
    <w:rsid w:val="0016264E"/>
    <w:rsid w:val="0017036F"/>
    <w:rsid w:val="001724B4"/>
    <w:rsid w:val="00174D02"/>
    <w:rsid w:val="00190C33"/>
    <w:rsid w:val="0019354D"/>
    <w:rsid w:val="00194F4B"/>
    <w:rsid w:val="001A12D6"/>
    <w:rsid w:val="001A2575"/>
    <w:rsid w:val="001A5784"/>
    <w:rsid w:val="001B03F5"/>
    <w:rsid w:val="001B36B1"/>
    <w:rsid w:val="001B3B80"/>
    <w:rsid w:val="001B4A9B"/>
    <w:rsid w:val="001B74CF"/>
    <w:rsid w:val="001B7A3C"/>
    <w:rsid w:val="001C2300"/>
    <w:rsid w:val="001C49E4"/>
    <w:rsid w:val="001E3DFC"/>
    <w:rsid w:val="001F08B7"/>
    <w:rsid w:val="001F2A24"/>
    <w:rsid w:val="001F655A"/>
    <w:rsid w:val="00201E72"/>
    <w:rsid w:val="00203874"/>
    <w:rsid w:val="002058CB"/>
    <w:rsid w:val="002077F4"/>
    <w:rsid w:val="00221317"/>
    <w:rsid w:val="00222804"/>
    <w:rsid w:val="002242BA"/>
    <w:rsid w:val="00225FC3"/>
    <w:rsid w:val="0023005B"/>
    <w:rsid w:val="00231548"/>
    <w:rsid w:val="00235264"/>
    <w:rsid w:val="00235FA4"/>
    <w:rsid w:val="00237093"/>
    <w:rsid w:val="00246889"/>
    <w:rsid w:val="0024700D"/>
    <w:rsid w:val="002509EA"/>
    <w:rsid w:val="00251EAF"/>
    <w:rsid w:val="00253467"/>
    <w:rsid w:val="00255042"/>
    <w:rsid w:val="0025662D"/>
    <w:rsid w:val="00261F32"/>
    <w:rsid w:val="0026282A"/>
    <w:rsid w:val="00263981"/>
    <w:rsid w:val="002650B9"/>
    <w:rsid w:val="00266320"/>
    <w:rsid w:val="002668B3"/>
    <w:rsid w:val="00273AB7"/>
    <w:rsid w:val="002744DE"/>
    <w:rsid w:val="002746A7"/>
    <w:rsid w:val="00274F7E"/>
    <w:rsid w:val="002810AD"/>
    <w:rsid w:val="00281E01"/>
    <w:rsid w:val="002830DE"/>
    <w:rsid w:val="002936DE"/>
    <w:rsid w:val="002A1910"/>
    <w:rsid w:val="002A3C70"/>
    <w:rsid w:val="002A7509"/>
    <w:rsid w:val="002A7B74"/>
    <w:rsid w:val="002B0567"/>
    <w:rsid w:val="002B0B7F"/>
    <w:rsid w:val="002B0D6E"/>
    <w:rsid w:val="002B3669"/>
    <w:rsid w:val="002C1F47"/>
    <w:rsid w:val="002D4879"/>
    <w:rsid w:val="002E2704"/>
    <w:rsid w:val="002F3A44"/>
    <w:rsid w:val="002F517C"/>
    <w:rsid w:val="003013BF"/>
    <w:rsid w:val="00302786"/>
    <w:rsid w:val="003027BB"/>
    <w:rsid w:val="00304FF3"/>
    <w:rsid w:val="00313C2C"/>
    <w:rsid w:val="00320E22"/>
    <w:rsid w:val="00322888"/>
    <w:rsid w:val="00340593"/>
    <w:rsid w:val="00341C27"/>
    <w:rsid w:val="00342A05"/>
    <w:rsid w:val="003509C3"/>
    <w:rsid w:val="00350AF2"/>
    <w:rsid w:val="0036259B"/>
    <w:rsid w:val="00370A09"/>
    <w:rsid w:val="00371EC4"/>
    <w:rsid w:val="003728D5"/>
    <w:rsid w:val="00374078"/>
    <w:rsid w:val="00376C4A"/>
    <w:rsid w:val="0038149E"/>
    <w:rsid w:val="003817BC"/>
    <w:rsid w:val="00384F6A"/>
    <w:rsid w:val="0039382F"/>
    <w:rsid w:val="00396FC2"/>
    <w:rsid w:val="003A39A4"/>
    <w:rsid w:val="003B15DA"/>
    <w:rsid w:val="003B1778"/>
    <w:rsid w:val="003B60E1"/>
    <w:rsid w:val="003C1C9F"/>
    <w:rsid w:val="003C2A3D"/>
    <w:rsid w:val="003C35A2"/>
    <w:rsid w:val="003C3EBA"/>
    <w:rsid w:val="003C6DAF"/>
    <w:rsid w:val="003D2BB9"/>
    <w:rsid w:val="003D4AD2"/>
    <w:rsid w:val="003D7007"/>
    <w:rsid w:val="003E0E66"/>
    <w:rsid w:val="003E76C0"/>
    <w:rsid w:val="003F0779"/>
    <w:rsid w:val="00402A3B"/>
    <w:rsid w:val="0040370F"/>
    <w:rsid w:val="004111AE"/>
    <w:rsid w:val="00413949"/>
    <w:rsid w:val="00415A2F"/>
    <w:rsid w:val="004165D1"/>
    <w:rsid w:val="004165DA"/>
    <w:rsid w:val="0042193D"/>
    <w:rsid w:val="004254C0"/>
    <w:rsid w:val="00426408"/>
    <w:rsid w:val="00430769"/>
    <w:rsid w:val="0043423F"/>
    <w:rsid w:val="004345BA"/>
    <w:rsid w:val="00440D7A"/>
    <w:rsid w:val="00443C42"/>
    <w:rsid w:val="004517AE"/>
    <w:rsid w:val="004518A1"/>
    <w:rsid w:val="00455E20"/>
    <w:rsid w:val="00456052"/>
    <w:rsid w:val="00457201"/>
    <w:rsid w:val="0046155C"/>
    <w:rsid w:val="00464913"/>
    <w:rsid w:val="00476A9E"/>
    <w:rsid w:val="00484AAF"/>
    <w:rsid w:val="004863B0"/>
    <w:rsid w:val="004877DE"/>
    <w:rsid w:val="00497A6C"/>
    <w:rsid w:val="004A2F36"/>
    <w:rsid w:val="004A3A1E"/>
    <w:rsid w:val="004B0FBE"/>
    <w:rsid w:val="004B34FA"/>
    <w:rsid w:val="004B511C"/>
    <w:rsid w:val="004B5CA3"/>
    <w:rsid w:val="004B67AB"/>
    <w:rsid w:val="004B6880"/>
    <w:rsid w:val="004B7A92"/>
    <w:rsid w:val="004B7DC3"/>
    <w:rsid w:val="004B7EE4"/>
    <w:rsid w:val="004C2A1B"/>
    <w:rsid w:val="004C718D"/>
    <w:rsid w:val="004D5724"/>
    <w:rsid w:val="004E1585"/>
    <w:rsid w:val="004E66B5"/>
    <w:rsid w:val="004E7A24"/>
    <w:rsid w:val="004F3FD4"/>
    <w:rsid w:val="00501395"/>
    <w:rsid w:val="0051587C"/>
    <w:rsid w:val="00515E71"/>
    <w:rsid w:val="005228B1"/>
    <w:rsid w:val="00525C7E"/>
    <w:rsid w:val="00531C15"/>
    <w:rsid w:val="0053269C"/>
    <w:rsid w:val="00533FEA"/>
    <w:rsid w:val="005374E6"/>
    <w:rsid w:val="00537AC7"/>
    <w:rsid w:val="00540DF2"/>
    <w:rsid w:val="00543894"/>
    <w:rsid w:val="00547F89"/>
    <w:rsid w:val="00557DD5"/>
    <w:rsid w:val="00562DAF"/>
    <w:rsid w:val="00566A45"/>
    <w:rsid w:val="0057098A"/>
    <w:rsid w:val="00573866"/>
    <w:rsid w:val="00584AA2"/>
    <w:rsid w:val="00585499"/>
    <w:rsid w:val="00585F7E"/>
    <w:rsid w:val="005871AE"/>
    <w:rsid w:val="00592450"/>
    <w:rsid w:val="005A10E2"/>
    <w:rsid w:val="005A1A14"/>
    <w:rsid w:val="005A1F97"/>
    <w:rsid w:val="005B05C8"/>
    <w:rsid w:val="005B2004"/>
    <w:rsid w:val="005C2EBD"/>
    <w:rsid w:val="005C58A0"/>
    <w:rsid w:val="005D0719"/>
    <w:rsid w:val="005D3A65"/>
    <w:rsid w:val="005D6319"/>
    <w:rsid w:val="005D75BD"/>
    <w:rsid w:val="005E0627"/>
    <w:rsid w:val="005E1F22"/>
    <w:rsid w:val="005E28D3"/>
    <w:rsid w:val="005E3959"/>
    <w:rsid w:val="005E553D"/>
    <w:rsid w:val="005F49DE"/>
    <w:rsid w:val="006166AF"/>
    <w:rsid w:val="0062154A"/>
    <w:rsid w:val="00621961"/>
    <w:rsid w:val="00623E88"/>
    <w:rsid w:val="0062409A"/>
    <w:rsid w:val="006242B9"/>
    <w:rsid w:val="00625AB3"/>
    <w:rsid w:val="00626F58"/>
    <w:rsid w:val="00630586"/>
    <w:rsid w:val="00632ABB"/>
    <w:rsid w:val="00641792"/>
    <w:rsid w:val="006509B1"/>
    <w:rsid w:val="00652408"/>
    <w:rsid w:val="00655A39"/>
    <w:rsid w:val="006562C1"/>
    <w:rsid w:val="00672BED"/>
    <w:rsid w:val="00677A0A"/>
    <w:rsid w:val="00692CAE"/>
    <w:rsid w:val="006B02F8"/>
    <w:rsid w:val="006B21A3"/>
    <w:rsid w:val="006B344E"/>
    <w:rsid w:val="006B3766"/>
    <w:rsid w:val="006B3DBD"/>
    <w:rsid w:val="006C2FD2"/>
    <w:rsid w:val="006C4728"/>
    <w:rsid w:val="006C7DC7"/>
    <w:rsid w:val="006D32CE"/>
    <w:rsid w:val="006D6FD4"/>
    <w:rsid w:val="006E23E9"/>
    <w:rsid w:val="006E4814"/>
    <w:rsid w:val="006E5676"/>
    <w:rsid w:val="006E6021"/>
    <w:rsid w:val="006E7DCF"/>
    <w:rsid w:val="00707317"/>
    <w:rsid w:val="0071155A"/>
    <w:rsid w:val="007157CA"/>
    <w:rsid w:val="00716BD8"/>
    <w:rsid w:val="0072612D"/>
    <w:rsid w:val="00731CA2"/>
    <w:rsid w:val="0073251E"/>
    <w:rsid w:val="007325AB"/>
    <w:rsid w:val="0073488F"/>
    <w:rsid w:val="00734D3F"/>
    <w:rsid w:val="00741577"/>
    <w:rsid w:val="0074409E"/>
    <w:rsid w:val="0075128F"/>
    <w:rsid w:val="0075232D"/>
    <w:rsid w:val="0075552D"/>
    <w:rsid w:val="00773534"/>
    <w:rsid w:val="00774EFD"/>
    <w:rsid w:val="0078650F"/>
    <w:rsid w:val="007A4FB9"/>
    <w:rsid w:val="007B3F7A"/>
    <w:rsid w:val="007B4162"/>
    <w:rsid w:val="007B5FC0"/>
    <w:rsid w:val="007C2A30"/>
    <w:rsid w:val="007D35EC"/>
    <w:rsid w:val="007D494E"/>
    <w:rsid w:val="007D6F0B"/>
    <w:rsid w:val="007E0C9B"/>
    <w:rsid w:val="007E2002"/>
    <w:rsid w:val="007E42F2"/>
    <w:rsid w:val="007E45FA"/>
    <w:rsid w:val="007E6835"/>
    <w:rsid w:val="007E6CA4"/>
    <w:rsid w:val="007F202D"/>
    <w:rsid w:val="007F5E77"/>
    <w:rsid w:val="007F77C0"/>
    <w:rsid w:val="007F7934"/>
    <w:rsid w:val="00800E4F"/>
    <w:rsid w:val="00805C1F"/>
    <w:rsid w:val="00812EC0"/>
    <w:rsid w:val="00816705"/>
    <w:rsid w:val="008215FA"/>
    <w:rsid w:val="008252B2"/>
    <w:rsid w:val="00825CDE"/>
    <w:rsid w:val="00837486"/>
    <w:rsid w:val="0084005A"/>
    <w:rsid w:val="00840C2D"/>
    <w:rsid w:val="00840D79"/>
    <w:rsid w:val="00851FFC"/>
    <w:rsid w:val="008609C0"/>
    <w:rsid w:val="00863855"/>
    <w:rsid w:val="00867062"/>
    <w:rsid w:val="00872F67"/>
    <w:rsid w:val="00882F66"/>
    <w:rsid w:val="008863F1"/>
    <w:rsid w:val="00891506"/>
    <w:rsid w:val="00894C8A"/>
    <w:rsid w:val="00895454"/>
    <w:rsid w:val="008A1C9B"/>
    <w:rsid w:val="008A2E6F"/>
    <w:rsid w:val="008A52F3"/>
    <w:rsid w:val="008A6714"/>
    <w:rsid w:val="008A7197"/>
    <w:rsid w:val="008B1691"/>
    <w:rsid w:val="008B30DE"/>
    <w:rsid w:val="008B3237"/>
    <w:rsid w:val="008B7E80"/>
    <w:rsid w:val="008B7FF1"/>
    <w:rsid w:val="008C0A66"/>
    <w:rsid w:val="008C117E"/>
    <w:rsid w:val="008D0BC4"/>
    <w:rsid w:val="008E046D"/>
    <w:rsid w:val="008E0BFA"/>
    <w:rsid w:val="008E546B"/>
    <w:rsid w:val="008F7A2D"/>
    <w:rsid w:val="00903742"/>
    <w:rsid w:val="00912C11"/>
    <w:rsid w:val="00914AEC"/>
    <w:rsid w:val="00914C57"/>
    <w:rsid w:val="00915E93"/>
    <w:rsid w:val="009179A0"/>
    <w:rsid w:val="00922E1F"/>
    <w:rsid w:val="00935248"/>
    <w:rsid w:val="0095172B"/>
    <w:rsid w:val="009546C4"/>
    <w:rsid w:val="00964F8A"/>
    <w:rsid w:val="00966AD7"/>
    <w:rsid w:val="00966D58"/>
    <w:rsid w:val="00972516"/>
    <w:rsid w:val="009729F0"/>
    <w:rsid w:val="009738E5"/>
    <w:rsid w:val="009746AF"/>
    <w:rsid w:val="00975708"/>
    <w:rsid w:val="00983DF4"/>
    <w:rsid w:val="00984362"/>
    <w:rsid w:val="00984C3C"/>
    <w:rsid w:val="009946FD"/>
    <w:rsid w:val="00996D0F"/>
    <w:rsid w:val="009A1A39"/>
    <w:rsid w:val="009A5125"/>
    <w:rsid w:val="009B1119"/>
    <w:rsid w:val="009B55C2"/>
    <w:rsid w:val="009C055C"/>
    <w:rsid w:val="009C35F7"/>
    <w:rsid w:val="009D33EE"/>
    <w:rsid w:val="009D6DE7"/>
    <w:rsid w:val="009E31B2"/>
    <w:rsid w:val="00A03135"/>
    <w:rsid w:val="00A0538C"/>
    <w:rsid w:val="00A15CA2"/>
    <w:rsid w:val="00A2265D"/>
    <w:rsid w:val="00A23613"/>
    <w:rsid w:val="00A237CD"/>
    <w:rsid w:val="00A26114"/>
    <w:rsid w:val="00A30393"/>
    <w:rsid w:val="00A31FAB"/>
    <w:rsid w:val="00A322C9"/>
    <w:rsid w:val="00A3537A"/>
    <w:rsid w:val="00A35ED7"/>
    <w:rsid w:val="00A374F8"/>
    <w:rsid w:val="00A40547"/>
    <w:rsid w:val="00A46227"/>
    <w:rsid w:val="00A46BA0"/>
    <w:rsid w:val="00A50E0A"/>
    <w:rsid w:val="00A62A66"/>
    <w:rsid w:val="00A63622"/>
    <w:rsid w:val="00A6480B"/>
    <w:rsid w:val="00A67560"/>
    <w:rsid w:val="00A70558"/>
    <w:rsid w:val="00A7056C"/>
    <w:rsid w:val="00A73729"/>
    <w:rsid w:val="00A76B12"/>
    <w:rsid w:val="00A76BE0"/>
    <w:rsid w:val="00A80248"/>
    <w:rsid w:val="00A81D14"/>
    <w:rsid w:val="00A8532A"/>
    <w:rsid w:val="00A86A41"/>
    <w:rsid w:val="00A86D46"/>
    <w:rsid w:val="00A915D1"/>
    <w:rsid w:val="00A91A47"/>
    <w:rsid w:val="00A91B71"/>
    <w:rsid w:val="00AC355D"/>
    <w:rsid w:val="00AC3CD4"/>
    <w:rsid w:val="00AD0820"/>
    <w:rsid w:val="00AD2E91"/>
    <w:rsid w:val="00AD7D1F"/>
    <w:rsid w:val="00AE0DA5"/>
    <w:rsid w:val="00AE7ABF"/>
    <w:rsid w:val="00AF6DB2"/>
    <w:rsid w:val="00B03B0A"/>
    <w:rsid w:val="00B04E7F"/>
    <w:rsid w:val="00B0509B"/>
    <w:rsid w:val="00B175DC"/>
    <w:rsid w:val="00B331A5"/>
    <w:rsid w:val="00B34201"/>
    <w:rsid w:val="00B369D5"/>
    <w:rsid w:val="00B40AB7"/>
    <w:rsid w:val="00B425ED"/>
    <w:rsid w:val="00B51786"/>
    <w:rsid w:val="00B54D7C"/>
    <w:rsid w:val="00B61F08"/>
    <w:rsid w:val="00B628FA"/>
    <w:rsid w:val="00B63D56"/>
    <w:rsid w:val="00B645AD"/>
    <w:rsid w:val="00B73778"/>
    <w:rsid w:val="00B745A2"/>
    <w:rsid w:val="00B826FA"/>
    <w:rsid w:val="00B85EFB"/>
    <w:rsid w:val="00B90D79"/>
    <w:rsid w:val="00B93717"/>
    <w:rsid w:val="00B94FDD"/>
    <w:rsid w:val="00B96FE9"/>
    <w:rsid w:val="00BA059B"/>
    <w:rsid w:val="00BA1BEF"/>
    <w:rsid w:val="00BA53F8"/>
    <w:rsid w:val="00BA5BA4"/>
    <w:rsid w:val="00BB13BB"/>
    <w:rsid w:val="00BB2487"/>
    <w:rsid w:val="00BB77BF"/>
    <w:rsid w:val="00BC4B64"/>
    <w:rsid w:val="00BC585E"/>
    <w:rsid w:val="00BC60CE"/>
    <w:rsid w:val="00BD23B6"/>
    <w:rsid w:val="00BF7DDD"/>
    <w:rsid w:val="00C06B47"/>
    <w:rsid w:val="00C111F7"/>
    <w:rsid w:val="00C14667"/>
    <w:rsid w:val="00C16F26"/>
    <w:rsid w:val="00C3397F"/>
    <w:rsid w:val="00C347E1"/>
    <w:rsid w:val="00C36D9F"/>
    <w:rsid w:val="00C36EC8"/>
    <w:rsid w:val="00C46875"/>
    <w:rsid w:val="00C50268"/>
    <w:rsid w:val="00C502FD"/>
    <w:rsid w:val="00C56DF7"/>
    <w:rsid w:val="00C63587"/>
    <w:rsid w:val="00C678C3"/>
    <w:rsid w:val="00C70ADF"/>
    <w:rsid w:val="00C724F7"/>
    <w:rsid w:val="00C8030A"/>
    <w:rsid w:val="00C832CE"/>
    <w:rsid w:val="00C839B3"/>
    <w:rsid w:val="00C84873"/>
    <w:rsid w:val="00C877F3"/>
    <w:rsid w:val="00CA74F3"/>
    <w:rsid w:val="00CB0E2B"/>
    <w:rsid w:val="00CB3605"/>
    <w:rsid w:val="00CB6E3F"/>
    <w:rsid w:val="00CB7F25"/>
    <w:rsid w:val="00CC6ACB"/>
    <w:rsid w:val="00CD70F0"/>
    <w:rsid w:val="00CE5776"/>
    <w:rsid w:val="00CF7E27"/>
    <w:rsid w:val="00D030A2"/>
    <w:rsid w:val="00D05E19"/>
    <w:rsid w:val="00D12A29"/>
    <w:rsid w:val="00D248CE"/>
    <w:rsid w:val="00D3179B"/>
    <w:rsid w:val="00D33E64"/>
    <w:rsid w:val="00D349D1"/>
    <w:rsid w:val="00D3765A"/>
    <w:rsid w:val="00D414B7"/>
    <w:rsid w:val="00D44FE4"/>
    <w:rsid w:val="00D461ED"/>
    <w:rsid w:val="00D4639E"/>
    <w:rsid w:val="00D476E3"/>
    <w:rsid w:val="00D529A4"/>
    <w:rsid w:val="00D52EAB"/>
    <w:rsid w:val="00D545C9"/>
    <w:rsid w:val="00D54E2F"/>
    <w:rsid w:val="00D55DF8"/>
    <w:rsid w:val="00D61BF5"/>
    <w:rsid w:val="00D71DDA"/>
    <w:rsid w:val="00D814B1"/>
    <w:rsid w:val="00D81875"/>
    <w:rsid w:val="00D905A8"/>
    <w:rsid w:val="00D91FD1"/>
    <w:rsid w:val="00D9263E"/>
    <w:rsid w:val="00DA0CC1"/>
    <w:rsid w:val="00DA2BCD"/>
    <w:rsid w:val="00DA3274"/>
    <w:rsid w:val="00DA5AAE"/>
    <w:rsid w:val="00DB0B65"/>
    <w:rsid w:val="00DB3558"/>
    <w:rsid w:val="00DB36B4"/>
    <w:rsid w:val="00DB67BC"/>
    <w:rsid w:val="00DC3542"/>
    <w:rsid w:val="00DC3C79"/>
    <w:rsid w:val="00DD1EF4"/>
    <w:rsid w:val="00DE679B"/>
    <w:rsid w:val="00DE7709"/>
    <w:rsid w:val="00DF0855"/>
    <w:rsid w:val="00DF47A0"/>
    <w:rsid w:val="00DF7629"/>
    <w:rsid w:val="00E0035E"/>
    <w:rsid w:val="00E021D8"/>
    <w:rsid w:val="00E122E7"/>
    <w:rsid w:val="00E132EB"/>
    <w:rsid w:val="00E169E3"/>
    <w:rsid w:val="00E16B19"/>
    <w:rsid w:val="00E30419"/>
    <w:rsid w:val="00E30FF6"/>
    <w:rsid w:val="00E36E10"/>
    <w:rsid w:val="00E44862"/>
    <w:rsid w:val="00E452AA"/>
    <w:rsid w:val="00E537A8"/>
    <w:rsid w:val="00E627A4"/>
    <w:rsid w:val="00E631F4"/>
    <w:rsid w:val="00E63863"/>
    <w:rsid w:val="00E71508"/>
    <w:rsid w:val="00E71DFB"/>
    <w:rsid w:val="00E737BD"/>
    <w:rsid w:val="00E8584E"/>
    <w:rsid w:val="00E86487"/>
    <w:rsid w:val="00E8723C"/>
    <w:rsid w:val="00E91A26"/>
    <w:rsid w:val="00E97030"/>
    <w:rsid w:val="00EA63EE"/>
    <w:rsid w:val="00EB6162"/>
    <w:rsid w:val="00EB62A1"/>
    <w:rsid w:val="00EC4018"/>
    <w:rsid w:val="00EC614E"/>
    <w:rsid w:val="00EC6967"/>
    <w:rsid w:val="00ED15D0"/>
    <w:rsid w:val="00ED2F7B"/>
    <w:rsid w:val="00ED521B"/>
    <w:rsid w:val="00ED6A1F"/>
    <w:rsid w:val="00EF01A0"/>
    <w:rsid w:val="00EF0739"/>
    <w:rsid w:val="00EF1F4B"/>
    <w:rsid w:val="00EF3587"/>
    <w:rsid w:val="00EF3980"/>
    <w:rsid w:val="00EF447B"/>
    <w:rsid w:val="00EF4887"/>
    <w:rsid w:val="00F00E9A"/>
    <w:rsid w:val="00F07CB3"/>
    <w:rsid w:val="00F11BBC"/>
    <w:rsid w:val="00F130A8"/>
    <w:rsid w:val="00F24A1E"/>
    <w:rsid w:val="00F26666"/>
    <w:rsid w:val="00F26A42"/>
    <w:rsid w:val="00F26B32"/>
    <w:rsid w:val="00F27557"/>
    <w:rsid w:val="00F31478"/>
    <w:rsid w:val="00F4764D"/>
    <w:rsid w:val="00F47EE4"/>
    <w:rsid w:val="00F510FA"/>
    <w:rsid w:val="00F573C2"/>
    <w:rsid w:val="00F60D19"/>
    <w:rsid w:val="00F60D38"/>
    <w:rsid w:val="00F620DD"/>
    <w:rsid w:val="00F65D28"/>
    <w:rsid w:val="00F669A5"/>
    <w:rsid w:val="00F67647"/>
    <w:rsid w:val="00F870F8"/>
    <w:rsid w:val="00F90F22"/>
    <w:rsid w:val="00F9256C"/>
    <w:rsid w:val="00F93B88"/>
    <w:rsid w:val="00F955C0"/>
    <w:rsid w:val="00F97F42"/>
    <w:rsid w:val="00FA2C1C"/>
    <w:rsid w:val="00FA4C9B"/>
    <w:rsid w:val="00FA59A0"/>
    <w:rsid w:val="00FA7218"/>
    <w:rsid w:val="00FB2543"/>
    <w:rsid w:val="00FB25E9"/>
    <w:rsid w:val="00FC0549"/>
    <w:rsid w:val="00FC0875"/>
    <w:rsid w:val="00FC4317"/>
    <w:rsid w:val="00FC799D"/>
    <w:rsid w:val="00FD2682"/>
    <w:rsid w:val="00FD5EC7"/>
    <w:rsid w:val="00FD76B1"/>
    <w:rsid w:val="00FD7C63"/>
    <w:rsid w:val="00FE0974"/>
    <w:rsid w:val="00FF3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162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7B4162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locked/>
    <w:rsid w:val="007B4162"/>
    <w:rPr>
      <w:rFonts w:ascii="Cambria" w:hAnsi="Cambria" w:cs="Times New Roman"/>
      <w:b/>
      <w:bCs/>
      <w:color w:val="4F81BD"/>
      <w:sz w:val="26"/>
      <w:szCs w:val="26"/>
      <w:lang w:eastAsia="ru-RU"/>
    </w:rPr>
  </w:style>
  <w:style w:type="paragraph" w:styleId="NoSpacing">
    <w:name w:val="No Spacing"/>
    <w:uiPriority w:val="99"/>
    <w:qFormat/>
    <w:rsid w:val="007B4162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</w:style>
  <w:style w:type="table" w:styleId="TableGrid">
    <w:name w:val="Table Grid"/>
    <w:basedOn w:val="TableNormal"/>
    <w:uiPriority w:val="99"/>
    <w:rsid w:val="000C2710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60</TotalTime>
  <Pages>50</Pages>
  <Words>17043</Words>
  <Characters>-32766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19</cp:revision>
  <cp:lastPrinted>2018-09-02T12:18:00Z</cp:lastPrinted>
  <dcterms:created xsi:type="dcterms:W3CDTF">2014-09-30T15:57:00Z</dcterms:created>
  <dcterms:modified xsi:type="dcterms:W3CDTF">2018-12-10T08:41:00Z</dcterms:modified>
</cp:coreProperties>
</file>