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5C23" w:rsidRPr="001A7681" w:rsidRDefault="00515C23" w:rsidP="001A7681">
      <w:pPr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  <w:r w:rsidRPr="001A7681">
        <w:rPr>
          <w:rFonts w:ascii="Times New Roman" w:hAnsi="Times New Roman"/>
          <w:sz w:val="20"/>
          <w:szCs w:val="20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06.5pt;height:459.75pt">
            <v:imagedata r:id="rId5" o:title=""/>
          </v:shape>
        </w:pict>
      </w:r>
    </w:p>
    <w:p w:rsidR="00515C23" w:rsidRPr="00011E73" w:rsidRDefault="00515C23" w:rsidP="00694F73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</w:p>
    <w:p w:rsidR="00515C23" w:rsidRPr="00011E73" w:rsidRDefault="00515C23" w:rsidP="00694F73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</w:p>
    <w:p w:rsidR="00515C23" w:rsidRPr="00011E73" w:rsidRDefault="00515C23" w:rsidP="00694F73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</w:p>
    <w:p w:rsidR="00515C23" w:rsidRPr="00011E73" w:rsidRDefault="00515C23" w:rsidP="00694F73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  <w:lang w:eastAsia="ru-RU"/>
        </w:rPr>
      </w:pPr>
      <w:r>
        <w:rPr>
          <w:rFonts w:ascii="Times New Roman" w:hAnsi="Times New Roman"/>
          <w:b/>
          <w:sz w:val="20"/>
          <w:szCs w:val="20"/>
          <w:lang w:eastAsia="ru-RU"/>
        </w:rPr>
        <w:t xml:space="preserve">1.Планируемые результаты. </w:t>
      </w:r>
      <w:r w:rsidRPr="00011E73">
        <w:rPr>
          <w:rFonts w:ascii="Times New Roman" w:hAnsi="Times New Roman"/>
          <w:b/>
          <w:sz w:val="20"/>
          <w:szCs w:val="20"/>
          <w:lang w:eastAsia="ru-RU"/>
        </w:rPr>
        <w:t>Личностные, метапредметные, предметные результаты освоения предмета</w:t>
      </w:r>
      <w:r>
        <w:rPr>
          <w:rFonts w:ascii="Times New Roman" w:hAnsi="Times New Roman"/>
          <w:b/>
          <w:sz w:val="20"/>
          <w:szCs w:val="20"/>
          <w:lang w:eastAsia="ru-RU"/>
        </w:rPr>
        <w:t>,</w:t>
      </w:r>
      <w:r w:rsidRPr="00011E73">
        <w:rPr>
          <w:rFonts w:ascii="Times New Roman" w:hAnsi="Times New Roman"/>
          <w:b/>
          <w:sz w:val="20"/>
          <w:szCs w:val="20"/>
          <w:lang w:eastAsia="ru-RU"/>
        </w:rPr>
        <w:t xml:space="preserve"> курса</w:t>
      </w:r>
      <w:r>
        <w:rPr>
          <w:rFonts w:ascii="Times New Roman" w:hAnsi="Times New Roman"/>
          <w:b/>
          <w:sz w:val="20"/>
          <w:szCs w:val="20"/>
          <w:lang w:eastAsia="ru-RU"/>
        </w:rPr>
        <w:t>.</w:t>
      </w:r>
    </w:p>
    <w:p w:rsidR="00515C23" w:rsidRPr="00011E73" w:rsidRDefault="00515C23" w:rsidP="00694F73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</w:p>
    <w:p w:rsidR="00515C23" w:rsidRPr="00011E73" w:rsidRDefault="00515C23" w:rsidP="00694F73">
      <w:p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b/>
          <w:sz w:val="20"/>
          <w:szCs w:val="20"/>
          <w:lang w:eastAsia="ru-RU"/>
        </w:rPr>
        <w:t>Личностными результатами</w:t>
      </w:r>
      <w:r w:rsidRPr="00011E73">
        <w:rPr>
          <w:rFonts w:ascii="Times New Roman" w:hAnsi="Times New Roman"/>
          <w:sz w:val="20"/>
          <w:szCs w:val="20"/>
          <w:lang w:eastAsia="ru-RU"/>
        </w:rPr>
        <w:t xml:space="preserve"> освоения выпускниками основной школы программы по русскому (родному) языку являются:</w:t>
      </w:r>
    </w:p>
    <w:p w:rsidR="00515C23" w:rsidRPr="00011E73" w:rsidRDefault="00515C23" w:rsidP="00694F73">
      <w:pPr>
        <w:numPr>
          <w:ilvl w:val="0"/>
          <w:numId w:val="4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понимание русского языка как одной из основных национально-культурных ценностей русского народа, определяющей роли родного языка в развитии интеллектуальны, творческих способностей и моральных качеств личности; его значения в процессе получения школьного образования;</w:t>
      </w:r>
    </w:p>
    <w:p w:rsidR="00515C23" w:rsidRPr="00011E73" w:rsidRDefault="00515C23" w:rsidP="00694F73">
      <w:pPr>
        <w:numPr>
          <w:ilvl w:val="0"/>
          <w:numId w:val="4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осознание эстетической ценности русского языка; уважительное отношение к родному языку, гордость за него; потребность сохранить чистоту русского языка как явления национальной культуры; стремление к речевому самосовершенствованию;</w:t>
      </w:r>
    </w:p>
    <w:p w:rsidR="00515C23" w:rsidRPr="00011E73" w:rsidRDefault="00515C23" w:rsidP="00694F73">
      <w:pPr>
        <w:numPr>
          <w:ilvl w:val="0"/>
          <w:numId w:val="4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достаточный объём словарного запаса и усвоенных грамматических средств для свободного выражения мыслей и чувств в процессе речевого общения; способность к самооценке на основе наблюдения за собственной речью.</w:t>
      </w:r>
    </w:p>
    <w:p w:rsidR="00515C23" w:rsidRPr="00011E73" w:rsidRDefault="00515C23" w:rsidP="00694F73">
      <w:p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b/>
          <w:sz w:val="20"/>
          <w:szCs w:val="20"/>
          <w:lang w:eastAsia="ru-RU"/>
        </w:rPr>
        <w:t>Метапредметными результатами</w:t>
      </w:r>
      <w:r w:rsidRPr="00011E73">
        <w:rPr>
          <w:rFonts w:ascii="Times New Roman" w:hAnsi="Times New Roman"/>
          <w:sz w:val="20"/>
          <w:szCs w:val="20"/>
          <w:lang w:eastAsia="ru-RU"/>
        </w:rPr>
        <w:t xml:space="preserve"> освоения выпускниками основной школы программы по русскому (родному) языку являются:</w:t>
      </w:r>
    </w:p>
    <w:p w:rsidR="00515C23" w:rsidRPr="00011E73" w:rsidRDefault="00515C23" w:rsidP="00694F73">
      <w:pPr>
        <w:numPr>
          <w:ilvl w:val="0"/>
          <w:numId w:val="5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владение всеми видами речевой деятельности:</w:t>
      </w:r>
    </w:p>
    <w:p w:rsidR="00515C23" w:rsidRPr="00011E73" w:rsidRDefault="00515C23" w:rsidP="00694F73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адекватное понимание информации устного и письменного сообщения;</w:t>
      </w:r>
    </w:p>
    <w:p w:rsidR="00515C23" w:rsidRPr="00011E73" w:rsidRDefault="00515C23" w:rsidP="00694F73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владение разными видами чтения;</w:t>
      </w:r>
    </w:p>
    <w:p w:rsidR="00515C23" w:rsidRPr="00011E73" w:rsidRDefault="00515C23" w:rsidP="00694F73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способность извлекать информацию из различных источников, включая средства массовой информации, компакт-диски учебного назначения, ресурсы Интернета; свободно пользоваться словарями различного типа, справочной литературой;</w:t>
      </w:r>
    </w:p>
    <w:p w:rsidR="00515C23" w:rsidRPr="00011E73" w:rsidRDefault="00515C23" w:rsidP="00694F73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овладение приёмами отбора и систематизации материала на определённую тему;</w:t>
      </w:r>
    </w:p>
    <w:p w:rsidR="00515C23" w:rsidRPr="00011E73" w:rsidRDefault="00515C23" w:rsidP="00694F73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способность определять цели предстоящей учебной деятельности, последовательность действий, оценивать достигнутые результаты и адекватно формулировать их в устной и письменной форме;</w:t>
      </w:r>
    </w:p>
    <w:p w:rsidR="00515C23" w:rsidRPr="00011E73" w:rsidRDefault="00515C23" w:rsidP="00694F73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умение воспроизводить прослушанный или прочитанный текст с разной степенью свёрнутости;</w:t>
      </w:r>
    </w:p>
    <w:p w:rsidR="00515C23" w:rsidRPr="00011E73" w:rsidRDefault="00515C23" w:rsidP="00694F73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способность свободно, правильно излагать свои мысли в устной и письменной форме;</w:t>
      </w:r>
    </w:p>
    <w:p w:rsidR="00515C23" w:rsidRPr="00011E73" w:rsidRDefault="00515C23" w:rsidP="00694F73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соблюдение в практике речевого общения основных орфоэпических, лексических, грамматических, стилистических норм современного русского литературного языка; соблюдение основных правил орфографии и пунктуации в процессе письменного общения;</w:t>
      </w:r>
    </w:p>
    <w:p w:rsidR="00515C23" w:rsidRPr="00011E73" w:rsidRDefault="00515C23" w:rsidP="00694F73">
      <w:pPr>
        <w:numPr>
          <w:ilvl w:val="0"/>
          <w:numId w:val="6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умение выступать перед аудиторией сверстников с небольшими сообщениями, докладами;</w:t>
      </w:r>
    </w:p>
    <w:p w:rsidR="00515C23" w:rsidRPr="00011E73" w:rsidRDefault="00515C23" w:rsidP="00694F73">
      <w:pPr>
        <w:numPr>
          <w:ilvl w:val="0"/>
          <w:numId w:val="5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применение приобретённых знаний, умений и навыков в повседневной жизни; способность использовать родной язык как средство получения знаний по другим учебным предметам, применять полученные знания, умения и навыки анализа языковых явлений на межпредметном уровне (на уроках иностранного языка, литературы и т. Д.);</w:t>
      </w:r>
    </w:p>
    <w:p w:rsidR="00515C23" w:rsidRPr="00011E73" w:rsidRDefault="00515C23" w:rsidP="00694F73">
      <w:pPr>
        <w:numPr>
          <w:ilvl w:val="0"/>
          <w:numId w:val="5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коммуникативно целесообразное взаимодействие с окружающими людьми в процессе речевого общения, совместного выполнения каких-либо задач, участия в спорах, обсуждениях; овладение национально-культурными нормами речевого поведения в различных ситуациях формального и неформального межличностного и межкультурного общения.</w:t>
      </w:r>
    </w:p>
    <w:p w:rsidR="00515C23" w:rsidRPr="00011E73" w:rsidRDefault="00515C23" w:rsidP="00694F73">
      <w:p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b/>
          <w:sz w:val="20"/>
          <w:szCs w:val="20"/>
          <w:lang w:eastAsia="ru-RU"/>
        </w:rPr>
        <w:t xml:space="preserve">Предметными результатами </w:t>
      </w:r>
      <w:r w:rsidRPr="00011E73">
        <w:rPr>
          <w:rFonts w:ascii="Times New Roman" w:hAnsi="Times New Roman"/>
          <w:sz w:val="20"/>
          <w:szCs w:val="20"/>
          <w:lang w:eastAsia="ru-RU"/>
        </w:rPr>
        <w:t>освоения выпускниками основной школы программы по русскому(родному) языку являются:</w:t>
      </w:r>
    </w:p>
    <w:p w:rsidR="00515C23" w:rsidRPr="00011E73" w:rsidRDefault="00515C23" w:rsidP="00694F73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представление об основных функциях языка, о роли русского языка как национального языка русского народа, как государственного языка Российской Федерации и языка межнационального общения, о связи языка и культуры народа, о роли родного языка в жизни человека и общества;</w:t>
      </w:r>
    </w:p>
    <w:p w:rsidR="00515C23" w:rsidRPr="00011E73" w:rsidRDefault="00515C23" w:rsidP="00694F73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понимание места родного языка в системе гуманитарных наук и его роли в образовании в целом;</w:t>
      </w:r>
    </w:p>
    <w:p w:rsidR="00515C23" w:rsidRPr="00011E73" w:rsidRDefault="00515C23" w:rsidP="00694F73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усвоение основ научных знаний о родном языке; понимание взаимосвязи его уровней и единиц;</w:t>
      </w:r>
    </w:p>
    <w:p w:rsidR="00515C23" w:rsidRPr="00011E73" w:rsidRDefault="00515C23" w:rsidP="00694F73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освоение базовых основ лингвистики;</w:t>
      </w:r>
    </w:p>
    <w:p w:rsidR="00515C23" w:rsidRPr="00011E73" w:rsidRDefault="00515C23" w:rsidP="00694F73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овладение основными стилистическими ресурсами лексики и фразеологии русского языка, основными нормами русского литературного языка (орфоэпическими,  лексическими, грамматическими, орфографическими, пунктуационными), нормами речевого этикета;</w:t>
      </w:r>
    </w:p>
    <w:p w:rsidR="00515C23" w:rsidRPr="00011E73" w:rsidRDefault="00515C23" w:rsidP="00694F73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опознавание и анализ основных единиц языка, грамматических категорий языка;</w:t>
      </w:r>
    </w:p>
    <w:p w:rsidR="00515C23" w:rsidRPr="00011E73" w:rsidRDefault="00515C23" w:rsidP="00694F73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проведение различных видов анализа слова, словосочетания, предложения и текста;</w:t>
      </w:r>
    </w:p>
    <w:p w:rsidR="00515C23" w:rsidRPr="00011E73" w:rsidRDefault="00515C23" w:rsidP="00694F73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понимание коммуникативно-эстетических возможностей лексической и грамматической синонимии и использование их в собственной речевой практике;</w:t>
      </w:r>
    </w:p>
    <w:p w:rsidR="00515C23" w:rsidRPr="00011E73" w:rsidRDefault="00515C23" w:rsidP="00694F73">
      <w:pPr>
        <w:numPr>
          <w:ilvl w:val="0"/>
          <w:numId w:val="7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осознание эстетической функции родного языка, способность оценивать эстетическую сторону речевого высказывания при анализе текстов художественной литературы.</w:t>
      </w:r>
    </w:p>
    <w:p w:rsidR="00515C23" w:rsidRPr="00011E73" w:rsidRDefault="00515C23" w:rsidP="00694F73">
      <w:pPr>
        <w:spacing w:after="0" w:line="240" w:lineRule="auto"/>
        <w:ind w:left="720"/>
        <w:jc w:val="both"/>
        <w:rPr>
          <w:rFonts w:ascii="Times New Roman" w:hAnsi="Times New Roman"/>
          <w:sz w:val="20"/>
          <w:szCs w:val="20"/>
          <w:lang w:eastAsia="ru-RU"/>
        </w:rPr>
      </w:pPr>
    </w:p>
    <w:p w:rsidR="00515C23" w:rsidRPr="00011E73" w:rsidRDefault="00515C23" w:rsidP="00694F73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  <w:lang w:eastAsia="ru-RU"/>
        </w:rPr>
      </w:pPr>
      <w:r>
        <w:rPr>
          <w:rFonts w:ascii="Times New Roman" w:hAnsi="Times New Roman"/>
          <w:b/>
          <w:sz w:val="20"/>
          <w:szCs w:val="20"/>
          <w:lang w:eastAsia="ru-RU"/>
        </w:rPr>
        <w:t>2.</w:t>
      </w:r>
      <w:r w:rsidRPr="00011E73">
        <w:rPr>
          <w:rFonts w:ascii="Times New Roman" w:hAnsi="Times New Roman"/>
          <w:b/>
          <w:sz w:val="20"/>
          <w:szCs w:val="20"/>
          <w:lang w:eastAsia="ru-RU"/>
        </w:rPr>
        <w:t>Содержание учебного предмета, курса</w:t>
      </w:r>
      <w:r>
        <w:rPr>
          <w:rFonts w:ascii="Times New Roman" w:hAnsi="Times New Roman"/>
          <w:b/>
          <w:sz w:val="20"/>
          <w:szCs w:val="20"/>
          <w:lang w:eastAsia="ru-RU"/>
        </w:rPr>
        <w:t>.</w:t>
      </w:r>
    </w:p>
    <w:p w:rsidR="00515C23" w:rsidRPr="00011E73" w:rsidRDefault="00515C23" w:rsidP="00694F73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val="de-DE" w:eastAsia="ru-RU"/>
        </w:rPr>
      </w:pPr>
    </w:p>
    <w:p w:rsidR="00515C23" w:rsidRPr="00011E73" w:rsidRDefault="00515C23" w:rsidP="00694F73">
      <w:pPr>
        <w:spacing w:after="0" w:line="240" w:lineRule="auto"/>
        <w:ind w:left="709" w:firstLine="720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Основное содержание ра</w:t>
      </w:r>
      <w:r>
        <w:rPr>
          <w:rFonts w:ascii="Times New Roman" w:hAnsi="Times New Roman"/>
          <w:sz w:val="20"/>
          <w:szCs w:val="20"/>
          <w:lang w:eastAsia="ru-RU"/>
        </w:rPr>
        <w:t>зработанного курса полностью со</w:t>
      </w:r>
      <w:r w:rsidRPr="00011E73">
        <w:rPr>
          <w:rFonts w:ascii="Times New Roman" w:hAnsi="Times New Roman"/>
          <w:sz w:val="20"/>
          <w:szCs w:val="20"/>
          <w:lang w:eastAsia="ru-RU"/>
        </w:rPr>
        <w:t xml:space="preserve">ответствует Примерной </w:t>
      </w:r>
      <w:r>
        <w:rPr>
          <w:rFonts w:ascii="Times New Roman" w:hAnsi="Times New Roman"/>
          <w:sz w:val="20"/>
          <w:szCs w:val="20"/>
          <w:lang w:eastAsia="ru-RU"/>
        </w:rPr>
        <w:t>программе основного общего обра</w:t>
      </w:r>
      <w:r w:rsidRPr="00011E73">
        <w:rPr>
          <w:rFonts w:ascii="Times New Roman" w:hAnsi="Times New Roman"/>
          <w:sz w:val="20"/>
          <w:szCs w:val="20"/>
          <w:lang w:eastAsia="ru-RU"/>
        </w:rPr>
        <w:t>зования по русскому языку. В ней выделяются три сквозные содержательные линии:</w:t>
      </w:r>
    </w:p>
    <w:p w:rsidR="00515C23" w:rsidRPr="00011E73" w:rsidRDefault="00515C23" w:rsidP="00694F73">
      <w:pPr>
        <w:numPr>
          <w:ilvl w:val="0"/>
          <w:numId w:val="8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содержание, обеспечивающее формирование коммуникативной компетенции;</w:t>
      </w:r>
    </w:p>
    <w:p w:rsidR="00515C23" w:rsidRPr="00011E73" w:rsidRDefault="00515C23" w:rsidP="00694F73">
      <w:pPr>
        <w:numPr>
          <w:ilvl w:val="0"/>
          <w:numId w:val="8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содержание, обеспечивающее формирование языковой и лингвистической (языковедческой) компетенций;</w:t>
      </w:r>
    </w:p>
    <w:p w:rsidR="00515C23" w:rsidRPr="00011E73" w:rsidRDefault="00515C23" w:rsidP="00694F73">
      <w:pPr>
        <w:numPr>
          <w:ilvl w:val="0"/>
          <w:numId w:val="8"/>
        </w:num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содержание, обеспечивающее формирование культуроведческой компетенции.</w:t>
      </w:r>
    </w:p>
    <w:p w:rsidR="00515C23" w:rsidRPr="00011E73" w:rsidRDefault="00515C23" w:rsidP="00694F73">
      <w:pPr>
        <w:spacing w:after="0" w:line="240" w:lineRule="auto"/>
        <w:ind w:left="709" w:firstLine="720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В разработанном курсе указанные содержательные линии неразрывно взаимосвязаны и интегрированы, что отражено в Тематическом планировании.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b/>
          <w:bCs/>
          <w:sz w:val="20"/>
          <w:szCs w:val="20"/>
        </w:rPr>
      </w:pPr>
      <w:r w:rsidRPr="00011E73">
        <w:rPr>
          <w:rFonts w:ascii="Times New Roman" w:hAnsi="Times New Roman"/>
          <w:b/>
          <w:bCs/>
          <w:sz w:val="20"/>
          <w:szCs w:val="20"/>
        </w:rPr>
        <w:t>Язык и общение (3 ч.)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Язык и человек. Общение устное и письменное. Стили речи.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b/>
          <w:bCs/>
          <w:sz w:val="20"/>
          <w:szCs w:val="20"/>
        </w:rPr>
      </w:pPr>
      <w:r w:rsidRPr="00011E73">
        <w:rPr>
          <w:rFonts w:ascii="Times New Roman" w:hAnsi="Times New Roman"/>
          <w:b/>
          <w:bCs/>
          <w:sz w:val="20"/>
          <w:szCs w:val="20"/>
        </w:rPr>
        <w:t>Вспоминаем, повторяем, изучаем (20 ч.)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Части слова. Орфограмма. Место орфограмм в сло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softHyphen/>
        <w:t xml:space="preserve">вах. Правописание проверяемых и непроверяемых гласных и согласных в корне слова. Правописание букв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и, а, у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после шипящих. Разделительные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ъ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и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ь.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Самостоятельные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и служебные части речи. Имя су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ществительное: три склонения, род, падеж, число. Право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softHyphen/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\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писание гласных в п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адежных окончаниях существитель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ных. Буква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ь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на конце существительных после шипящих.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Имя прилагатель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ное: род, падеж, число. Правопи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сание гласных в падежных окончаниях прилагательных.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Местоимения 1, 2 и 3-го лица.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Глагол: лицо, время, число, род (в проше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дшем вре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мени); правописание 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гласных в личных окончаниях наи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более употребительных глаголов I и II спряжения; буква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ь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во 2-м лице единстве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нного числа глаголов. Правописа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ние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-тся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и -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ться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; раздельное написание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не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с глаголами.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Наречие (ознакомление).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Предлоги и сою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зы. Раздельное написание предло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гов со словами.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Развитие речи (далее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.)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Текст. Тема текста. Стили.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Контрольная работа (далее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К. Р.)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Контрольный дик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тант № 1 с граммат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ическим заданием по теме «Повто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рение изученного в начальных классах».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b/>
          <w:bCs/>
          <w:sz w:val="20"/>
          <w:szCs w:val="20"/>
        </w:rPr>
      </w:pPr>
      <w:r w:rsidRPr="00011E73">
        <w:rPr>
          <w:rFonts w:ascii="Times New Roman" w:hAnsi="Times New Roman"/>
          <w:b/>
          <w:bCs/>
          <w:sz w:val="20"/>
          <w:szCs w:val="20"/>
        </w:rPr>
        <w:t>Синтаксис. Пунктуация. Культура речи. (31 ч.)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Основные синтаксические понятия (единицы): словосочетание, предложение, текст.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Пунктуация как раздел науки о языке.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Словосочетание: 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главное и зависимое слово в сло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восочетании.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Предложение. Простое предложение;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виды про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стых предложений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по цели высказывания: повество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вательные, вопросительные, побудительные. Воскли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softHyphen/>
        <w:t>цательные и невосклицательные предложения. Знаки препинания: знаки завершения (в конце предложения), выделения, разделения (повторение).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Грамматическая основа предложения.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Главные члены предложения, второстепенные члены предложения: дополнение, определение, обстоятельство.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Нераспростр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аненные и распространенные пред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ложения (с двумя главными членами). Предложения с однородными членами, связанными союзами, а также связанными союзами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а, но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и одиночным союзом и; за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пятая между однород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ными членами без союзов и с сою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зами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а, но, и.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Обобщающие слова перед однородными членами. Двоеточие после обобщающего слова.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Синтаксический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 xml:space="preserve"> разбор словосочетания и предло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жения.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Обращение, знаки препинания при обращении. Вводные слова и словосочетания.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Сложное предлож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ение. Наличие двух и более грам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матических основ как признак сложного предложения. Сложные предложения с союзами (с двумя главными членами в каждом простом предложении).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Запятая межд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у простыми предложениями в слож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ном предложении перед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и, а, но, чтобы, потому что, когда, который, что, если.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Прямая речь после слов автора и перед ними; знаки препинания при прямой речи.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Диалог. Тире в начале реплик диалога.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Речь устная и письменная; диалогическая и монологическая. Основная мысль текста. Этикетные диалоги. Письмо как одна из разновидностей текста.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К.Р.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Контрольное сочинение-описа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ние. Контроль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ный диктант № 2 с грамматическим заданием по теме «Синтаксис простого предложения». Контрольный диктант № 3 с грамм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атическим заданием по теме «Син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таксис и пунктуация».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b/>
          <w:bCs/>
          <w:sz w:val="20"/>
          <w:szCs w:val="20"/>
        </w:rPr>
      </w:pPr>
      <w:r w:rsidRPr="00011E73">
        <w:rPr>
          <w:rFonts w:ascii="Times New Roman" w:hAnsi="Times New Roman"/>
          <w:b/>
          <w:bCs/>
          <w:sz w:val="20"/>
          <w:szCs w:val="20"/>
        </w:rPr>
        <w:t>Фонетика. Орфо</w:t>
      </w:r>
      <w:r>
        <w:rPr>
          <w:rFonts w:ascii="Times New Roman" w:hAnsi="Times New Roman"/>
          <w:b/>
          <w:bCs/>
          <w:sz w:val="20"/>
          <w:szCs w:val="20"/>
        </w:rPr>
        <w:t>эпия. Графика. Орфография. Культура речи. (18</w:t>
      </w:r>
      <w:r w:rsidRPr="00011E73">
        <w:rPr>
          <w:rFonts w:ascii="Times New Roman" w:hAnsi="Times New Roman"/>
          <w:b/>
          <w:bCs/>
          <w:sz w:val="20"/>
          <w:szCs w:val="20"/>
        </w:rPr>
        <w:t xml:space="preserve"> ч.)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Фонетика как раз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дел науки о языке. Звук как еди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ница языка. Звуки речи; гласные и согласные звуки. Ударение в слове. Гласные ударные и безударные. Твер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softHyphen/>
        <w:t xml:space="preserve">дые и мягкие согласные. Твердые и мягкие согласные, не имеющие парных 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звуков. Звонкие и глухие соглас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ные. Сонорные согласные. Шипящие и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ц.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Сильные и слабые позиции звуков.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Фонетический разбор слова. Орфоэпические словари.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Графика как раздел науки о языке. Обозначение звуков речи на пись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ме; алфавит. Рукописные и печат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ные буквы; прописные и строчные. Каллиграфия.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Звуковое значение букв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е, ё, ю, я.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Обозначение мяг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кости согласных. Мя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гкий знак для обозначения мягко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сти согласных. Опознавательные признаки орфограмм.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Орфографический разбор.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Орфографические словари.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Типы текстов. Повествование. Описание (предмета), отбор языковых средств в зависимости от темы, цели, адресата высказывания.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К.Р.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Контрольный тест № 1 по теме «Фонетика. Орфоэпия. Графика».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b/>
          <w:bCs/>
          <w:sz w:val="20"/>
          <w:szCs w:val="20"/>
        </w:rPr>
      </w:pPr>
      <w:r w:rsidRPr="00011E73">
        <w:rPr>
          <w:rFonts w:ascii="Times New Roman" w:hAnsi="Times New Roman"/>
          <w:b/>
          <w:bCs/>
          <w:sz w:val="20"/>
          <w:szCs w:val="20"/>
        </w:rPr>
        <w:t>Лексика. Культура речи.  (</w:t>
      </w:r>
      <w:r>
        <w:rPr>
          <w:rFonts w:ascii="Times New Roman" w:hAnsi="Times New Roman"/>
          <w:b/>
          <w:bCs/>
          <w:sz w:val="20"/>
          <w:szCs w:val="20"/>
        </w:rPr>
        <w:t>14</w:t>
      </w:r>
      <w:r w:rsidRPr="00011E73">
        <w:rPr>
          <w:rFonts w:ascii="Times New Roman" w:hAnsi="Times New Roman"/>
          <w:b/>
          <w:bCs/>
          <w:sz w:val="20"/>
          <w:szCs w:val="20"/>
        </w:rPr>
        <w:t xml:space="preserve"> ч.)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Лексика как раздел науки о языке. Слово как единица языка.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Слово и его лексическое значение. Многозначные и однозначные слова. Прямое и переносное значение слов. Омонимы. Синонимы. Антонимы. Толковые сло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softHyphen/>
        <w:t>вари.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Создание тек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ста на основе исходного (подроб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ное изложение), членение его на части. Опис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ание изо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браженного на картине с использованием необходимых языковых средств.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К.Р.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Контрольн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ое сочинение-описание. Контроль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ный тест № 2 по теме «Лексика. Культура речи».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b/>
          <w:bCs/>
          <w:sz w:val="20"/>
          <w:szCs w:val="20"/>
        </w:rPr>
      </w:pPr>
      <w:r w:rsidRPr="00011E73">
        <w:rPr>
          <w:rFonts w:ascii="Times New Roman" w:hAnsi="Times New Roman"/>
          <w:b/>
          <w:bCs/>
          <w:sz w:val="20"/>
          <w:szCs w:val="20"/>
        </w:rPr>
        <w:t>Морфемика</w:t>
      </w:r>
      <w:r>
        <w:rPr>
          <w:rFonts w:ascii="Times New Roman" w:hAnsi="Times New Roman"/>
          <w:b/>
          <w:bCs/>
          <w:sz w:val="20"/>
          <w:szCs w:val="20"/>
        </w:rPr>
        <w:t>. Орфография. Культура речи. (23</w:t>
      </w:r>
      <w:r w:rsidRPr="00011E73">
        <w:rPr>
          <w:rFonts w:ascii="Times New Roman" w:hAnsi="Times New Roman"/>
          <w:b/>
          <w:bCs/>
          <w:sz w:val="20"/>
          <w:szCs w:val="20"/>
        </w:rPr>
        <w:t xml:space="preserve"> ч.)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Морфемика как раздел науки о языке. Морфема как минимальная значимая часть слов. Изменение и образование слов. Однокоренные слова. Основа и окончание в самос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тоятельных словах. Нулевое окон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чание. Роль окончаний в словах. Корень, суффикс, приставка, их назначение </w:t>
      </w:r>
      <w:r w:rsidRPr="00011E73">
        <w:rPr>
          <w:rFonts w:ascii="Times New Roman" w:hAnsi="Times New Roman"/>
          <w:smallCaps/>
          <w:color w:val="000000"/>
          <w:sz w:val="20"/>
          <w:szCs w:val="20"/>
          <w:shd w:val="clear" w:color="auto" w:fill="FFFFFF"/>
          <w:lang w:eastAsia="ru-RU"/>
        </w:rPr>
        <w:t>б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слове. Чередование гласных и согласных в слове. Варианты морфем. Морфемный разбор слов. Морфемные словари.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Орфография ка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к раздел науки о языке. Орфогра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фическое правило.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Правописание гласных и согласных в приставках; буквы з и сна конце приставок. Правописание чередую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softHyphen/>
        <w:t xml:space="preserve">щихся гласных о и а в корнях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 xml:space="preserve">-лож-, -лаг-, -рос-, -раст-. 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Буквы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ё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и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о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после шипящих в корне. Буквы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ы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и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и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после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ц.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Рассуждение в повествовании. Рассуждение, его структура и разновидности.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К.Р.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Контрольный диктант № 4 с грамматическим заданием по теме «Морфемика».</w:t>
      </w:r>
    </w:p>
    <w:p w:rsidR="00515C2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b/>
          <w:bCs/>
          <w:sz w:val="20"/>
          <w:szCs w:val="20"/>
        </w:rPr>
      </w:pPr>
      <w:r w:rsidRPr="00011E73">
        <w:rPr>
          <w:rFonts w:ascii="Times New Roman" w:hAnsi="Times New Roman"/>
          <w:b/>
          <w:bCs/>
          <w:sz w:val="20"/>
          <w:szCs w:val="20"/>
        </w:rPr>
        <w:t xml:space="preserve">Морфология. Орфография. Культура речи. 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b/>
          <w:bCs/>
          <w:i/>
          <w:iCs/>
          <w:sz w:val="20"/>
          <w:szCs w:val="20"/>
        </w:rPr>
      </w:pPr>
      <w:r w:rsidRPr="00011E73">
        <w:rPr>
          <w:rFonts w:ascii="Times New Roman" w:hAnsi="Times New Roman"/>
          <w:b/>
          <w:bCs/>
          <w:i/>
          <w:iCs/>
          <w:sz w:val="20"/>
          <w:szCs w:val="20"/>
        </w:rPr>
        <w:t>Имя существительное (</w:t>
      </w:r>
      <w:r>
        <w:rPr>
          <w:rFonts w:ascii="Times New Roman" w:hAnsi="Times New Roman"/>
          <w:b/>
          <w:bCs/>
          <w:i/>
          <w:iCs/>
          <w:sz w:val="20"/>
          <w:szCs w:val="20"/>
        </w:rPr>
        <w:t>18</w:t>
      </w:r>
      <w:r w:rsidRPr="00011E73">
        <w:rPr>
          <w:rFonts w:ascii="Times New Roman" w:hAnsi="Times New Roman"/>
          <w:b/>
          <w:bCs/>
          <w:i/>
          <w:iCs/>
          <w:sz w:val="20"/>
          <w:szCs w:val="20"/>
        </w:rPr>
        <w:t>ч.)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Имя существит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ельное как часть речи. Синтакси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ческая роль имени существительного в предложении.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Существител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ьные одушевленные и неодушевлен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ные (повторение). Существительные собственные и нарицательные. Большая буква в географических названиях, в назва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ниях улиц и площадей, в названи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ях исторических событий. Большая буква в названиях книг, газет, журналов, картин и кинофильмов, спек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softHyphen/>
        <w:t>таклей, литературных и музыкальных произведений; выделение этих названий кавычками.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Род существит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ельных. Три склонения имен суще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ствительных: изменение существительных по падежам и числам. Существительные, имеющие форму только единственного или только множественного числа.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Морфологический разбор слов. Буквы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owe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после шипящих и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ц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в окончаниях существительных.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Склонение существительных на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-ия, -ий, -не.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Пра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вописание гласны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х в падежных окончаниях имен су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ществительных.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Доказательства и объяснения в рассуждении.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К. Р.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Контрольный диктант № 5 с грамматическим заданием по теме «Имя существительное».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40"/>
        <w:jc w:val="both"/>
        <w:rPr>
          <w:rFonts w:ascii="Times New Roman" w:hAnsi="Times New Roman"/>
          <w:b/>
          <w:bCs/>
          <w:i/>
          <w:iCs/>
          <w:sz w:val="20"/>
          <w:szCs w:val="20"/>
        </w:rPr>
      </w:pPr>
      <w:r w:rsidRPr="00011E73">
        <w:rPr>
          <w:rFonts w:ascii="Times New Roman" w:hAnsi="Times New Roman"/>
          <w:b/>
          <w:bCs/>
          <w:i/>
          <w:iCs/>
          <w:sz w:val="20"/>
          <w:szCs w:val="20"/>
        </w:rPr>
        <w:t>Имя прилагательное. (14 ч.)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Имя прилагател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ьное как часть речи. Синтаксиче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ская роль имени прилагательного в предложении.</w:t>
      </w:r>
    </w:p>
    <w:p w:rsidR="00515C23" w:rsidRPr="00011E73" w:rsidRDefault="00515C23" w:rsidP="00694F73">
      <w:pPr>
        <w:widowControl w:val="0"/>
        <w:spacing w:after="0" w:line="240" w:lineRule="auto"/>
        <w:ind w:left="709" w:right="20" w:firstLine="34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Полные и краткие прилагательные. Правописание гласных в падежных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окончаниях прилагательных с ос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новой на шипящую. Неупотребление буквы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ь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на конце кратких прилагательных с основой на шипящую.</w:t>
      </w:r>
    </w:p>
    <w:p w:rsidR="00515C23" w:rsidRPr="00011E73" w:rsidRDefault="00515C23" w:rsidP="00694F73">
      <w:pPr>
        <w:widowControl w:val="0"/>
        <w:spacing w:after="0" w:line="240" w:lineRule="auto"/>
        <w:ind w:left="709" w:right="40" w:firstLine="32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Изменение пол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ных прилагательных по родам, па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дежам и числам, а кратких - по родам и числам.</w:t>
      </w:r>
    </w:p>
    <w:p w:rsidR="00515C23" w:rsidRPr="00011E73" w:rsidRDefault="00515C23" w:rsidP="00694F73">
      <w:pPr>
        <w:widowControl w:val="0"/>
        <w:spacing w:after="0" w:line="240" w:lineRule="auto"/>
        <w:ind w:left="709" w:right="40" w:firstLine="32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Описание жи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вотного. Структура текста данно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го жанра. Стилистические разновидности этого жанра.</w:t>
      </w:r>
    </w:p>
    <w:p w:rsidR="00515C23" w:rsidRPr="00011E73" w:rsidRDefault="00515C23" w:rsidP="00694F73">
      <w:pPr>
        <w:widowControl w:val="0"/>
        <w:spacing w:after="0" w:line="240" w:lineRule="auto"/>
        <w:ind w:left="709" w:right="40" w:firstLine="32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К.Р.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Контрол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ьное изложение. Контрольный дик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тант № 6 с грамматическим заданием по теме «Имя прилагательное».</w:t>
      </w:r>
    </w:p>
    <w:p w:rsidR="00515C23" w:rsidRPr="00011E73" w:rsidRDefault="00515C23" w:rsidP="00694F73">
      <w:pPr>
        <w:widowControl w:val="0"/>
        <w:spacing w:after="0" w:line="240" w:lineRule="auto"/>
        <w:ind w:left="709"/>
        <w:jc w:val="both"/>
        <w:rPr>
          <w:rFonts w:ascii="Times New Roman" w:hAnsi="Times New Roman"/>
          <w:b/>
          <w:bCs/>
          <w:i/>
          <w:iCs/>
          <w:sz w:val="20"/>
          <w:szCs w:val="20"/>
        </w:rPr>
      </w:pPr>
      <w:r w:rsidRPr="00011E73">
        <w:rPr>
          <w:rFonts w:ascii="Times New Roman" w:hAnsi="Times New Roman"/>
          <w:b/>
          <w:bCs/>
          <w:i/>
          <w:iCs/>
          <w:sz w:val="20"/>
          <w:szCs w:val="20"/>
        </w:rPr>
        <w:t>Глагол. (</w:t>
      </w:r>
      <w:r>
        <w:rPr>
          <w:rFonts w:ascii="Times New Roman" w:hAnsi="Times New Roman"/>
          <w:b/>
          <w:bCs/>
          <w:i/>
          <w:iCs/>
          <w:sz w:val="20"/>
          <w:szCs w:val="20"/>
        </w:rPr>
        <w:t>23</w:t>
      </w:r>
      <w:r w:rsidRPr="00011E73">
        <w:rPr>
          <w:rFonts w:ascii="Times New Roman" w:hAnsi="Times New Roman"/>
          <w:b/>
          <w:bCs/>
          <w:i/>
          <w:iCs/>
          <w:sz w:val="20"/>
          <w:szCs w:val="20"/>
        </w:rPr>
        <w:t xml:space="preserve"> ч. )</w:t>
      </w:r>
    </w:p>
    <w:p w:rsidR="00515C23" w:rsidRPr="00011E73" w:rsidRDefault="00515C23" w:rsidP="00694F73">
      <w:pPr>
        <w:widowControl w:val="0"/>
        <w:spacing w:after="0" w:line="240" w:lineRule="auto"/>
        <w:ind w:left="709" w:right="40" w:firstLine="32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Глагол как часть 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речи. Синтаксическая роль глаго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ла в предложении.</w:t>
      </w:r>
    </w:p>
    <w:p w:rsidR="00515C23" w:rsidRPr="00011E73" w:rsidRDefault="00515C23" w:rsidP="00694F73">
      <w:pPr>
        <w:widowControl w:val="0"/>
        <w:spacing w:after="0" w:line="240" w:lineRule="auto"/>
        <w:ind w:left="709" w:right="40" w:firstLine="32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Неопределенная форма глагола (инфинитив на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-ть (-ться), -ти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(-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тись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),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-чь (-чься).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Правописание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-ться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и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-чь (-чься)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в неопределенной форме (повторение).</w:t>
      </w:r>
    </w:p>
    <w:p w:rsidR="00515C23" w:rsidRPr="00011E73" w:rsidRDefault="00515C23" w:rsidP="00694F73">
      <w:pPr>
        <w:widowControl w:val="0"/>
        <w:spacing w:after="0" w:line="240" w:lineRule="auto"/>
        <w:ind w:left="709" w:right="40" w:firstLine="32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Совершенный и несовершенный вид глагола; I и II спряжение. Правописание гласных в безударных личных окончаниях глаголов.</w:t>
      </w:r>
    </w:p>
    <w:p w:rsidR="00515C23" w:rsidRPr="00011E73" w:rsidRDefault="00515C23" w:rsidP="00694F73">
      <w:pPr>
        <w:widowControl w:val="0"/>
        <w:spacing w:after="0" w:line="240" w:lineRule="auto"/>
        <w:ind w:left="709" w:right="40" w:firstLine="320"/>
        <w:jc w:val="both"/>
        <w:rPr>
          <w:rFonts w:ascii="Times New Roman" w:hAnsi="Times New Roman"/>
          <w:i/>
          <w:iCs/>
          <w:sz w:val="20"/>
          <w:szCs w:val="20"/>
        </w:rPr>
      </w:pPr>
      <w:r w:rsidRPr="00011E73">
        <w:rPr>
          <w:rFonts w:ascii="Times New Roman" w:hAnsi="Times New Roman"/>
          <w:color w:val="000000"/>
          <w:sz w:val="20"/>
          <w:szCs w:val="20"/>
          <w:shd w:val="clear" w:color="auto" w:fill="FFFFFF"/>
        </w:rPr>
        <w:t xml:space="preserve">Правописание чередующихся гласных </w:t>
      </w:r>
      <w:r w:rsidRPr="00011E73">
        <w:rPr>
          <w:rFonts w:ascii="Times New Roman" w:hAnsi="Times New Roman"/>
          <w:color w:val="000000"/>
          <w:spacing w:val="50"/>
          <w:sz w:val="20"/>
          <w:szCs w:val="20"/>
          <w:shd w:val="clear" w:color="auto" w:fill="FFFFFF"/>
        </w:rPr>
        <w:t>еиив</w:t>
      </w:r>
      <w:r>
        <w:rPr>
          <w:rFonts w:ascii="Times New Roman" w:hAnsi="Times New Roman"/>
          <w:color w:val="000000"/>
          <w:sz w:val="20"/>
          <w:szCs w:val="20"/>
          <w:shd w:val="clear" w:color="auto" w:fill="FFFFFF"/>
        </w:rPr>
        <w:t xml:space="preserve"> кор</w:t>
      </w:r>
      <w:r w:rsidRPr="00011E73">
        <w:rPr>
          <w:rFonts w:ascii="Times New Roman" w:hAnsi="Times New Roman"/>
          <w:color w:val="000000"/>
          <w:sz w:val="20"/>
          <w:szCs w:val="20"/>
          <w:shd w:val="clear" w:color="auto" w:fill="FFFFFF"/>
        </w:rPr>
        <w:t xml:space="preserve">нях глаголов </w:t>
      </w:r>
      <w:r w:rsidRPr="00011E73">
        <w:rPr>
          <w:rFonts w:ascii="Times New Roman" w:hAnsi="Times New Roman"/>
          <w:i/>
          <w:iCs/>
          <w:sz w:val="20"/>
          <w:szCs w:val="20"/>
        </w:rPr>
        <w:t>-бер-, -бир-, -дер-, -дир-, -мер-, -мир-, -пер-, -пир-, -тер-, -тир-, -стел-, -стил-.</w:t>
      </w:r>
    </w:p>
    <w:p w:rsidR="00515C23" w:rsidRPr="00011E73" w:rsidRDefault="00515C23" w:rsidP="00694F73">
      <w:pPr>
        <w:widowControl w:val="0"/>
        <w:spacing w:after="0" w:line="240" w:lineRule="auto"/>
        <w:ind w:left="709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Правописание 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не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с глаголами.</w:t>
      </w:r>
    </w:p>
    <w:p w:rsidR="00515C23" w:rsidRPr="00011E73" w:rsidRDefault="00515C23" w:rsidP="00694F73">
      <w:pPr>
        <w:widowControl w:val="0"/>
        <w:spacing w:after="0" w:line="240" w:lineRule="auto"/>
        <w:ind w:left="709" w:right="40" w:firstLine="32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val="en-US" w:eastAsia="ru-RU"/>
        </w:rPr>
        <w:t>P</w:t>
      </w: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Понятие о расс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казе, об особенностях его струк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туры и стиля. Невыдуманный рассказ о себе. Рассказы по сюжетным картинкам.</w:t>
      </w:r>
    </w:p>
    <w:p w:rsidR="00515C23" w:rsidRPr="00011E73" w:rsidRDefault="00515C23" w:rsidP="00694F73">
      <w:pPr>
        <w:widowControl w:val="0"/>
        <w:spacing w:after="0" w:line="240" w:lineRule="auto"/>
        <w:ind w:left="709" w:right="40" w:firstLine="32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К.Р.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Контрол</w:t>
      </w:r>
      <w:r>
        <w:rPr>
          <w:rFonts w:ascii="Times New Roman" w:hAnsi="Times New Roman"/>
          <w:color w:val="000000"/>
          <w:sz w:val="20"/>
          <w:szCs w:val="20"/>
          <w:lang w:eastAsia="ru-RU"/>
        </w:rPr>
        <w:t>ьное изложение. Контрольный дик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>тант № 7 с грамматическим заданием по теме «Глагол».</w:t>
      </w:r>
    </w:p>
    <w:p w:rsidR="00515C23" w:rsidRPr="00011E73" w:rsidRDefault="00515C23" w:rsidP="00694F73">
      <w:pPr>
        <w:widowControl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0"/>
          <w:szCs w:val="20"/>
        </w:rPr>
      </w:pPr>
      <w:r w:rsidRPr="00011E73">
        <w:rPr>
          <w:rFonts w:ascii="Times New Roman" w:hAnsi="Times New Roman"/>
          <w:b/>
          <w:bCs/>
          <w:sz w:val="20"/>
          <w:szCs w:val="20"/>
        </w:rPr>
        <w:t>Повторение и систематизация изученного в 5 классе. (6 ч .)</w:t>
      </w:r>
    </w:p>
    <w:p w:rsidR="00515C23" w:rsidRPr="00011E73" w:rsidRDefault="00515C23" w:rsidP="00694F73">
      <w:pPr>
        <w:widowControl w:val="0"/>
        <w:spacing w:after="0" w:line="240" w:lineRule="auto"/>
        <w:ind w:left="709" w:firstLine="320"/>
        <w:jc w:val="both"/>
        <w:rPr>
          <w:rFonts w:ascii="Times New Roman" w:hAnsi="Times New Roman"/>
          <w:color w:val="000000"/>
          <w:sz w:val="20"/>
          <w:szCs w:val="20"/>
          <w:lang w:eastAsia="ru-RU"/>
        </w:rPr>
      </w:pPr>
      <w:r w:rsidRPr="00011E73">
        <w:rPr>
          <w:rFonts w:ascii="Times New Roman" w:hAnsi="Times New Roman"/>
          <w:i/>
          <w:iCs/>
          <w:color w:val="000000"/>
          <w:sz w:val="20"/>
          <w:szCs w:val="20"/>
          <w:shd w:val="clear" w:color="auto" w:fill="FFFFFF"/>
          <w:lang w:eastAsia="ru-RU"/>
        </w:rPr>
        <w:t>К.Р.</w:t>
      </w:r>
      <w:r w:rsidRPr="00011E73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Комплексный анализ текста как итоговый контроль за год.</w:t>
      </w:r>
    </w:p>
    <w:p w:rsidR="00515C23" w:rsidRPr="00011E73" w:rsidRDefault="00515C23" w:rsidP="00694F73">
      <w:pPr>
        <w:tabs>
          <w:tab w:val="left" w:pos="1335"/>
        </w:tabs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</w:p>
    <w:p w:rsidR="00515C23" w:rsidRPr="00011E73" w:rsidRDefault="00515C23" w:rsidP="00694F7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</w:rPr>
      </w:pPr>
      <w:r>
        <w:rPr>
          <w:rFonts w:ascii="Times New Roman" w:hAnsi="Times New Roman"/>
          <w:b/>
          <w:bCs/>
          <w:color w:val="000000"/>
          <w:sz w:val="20"/>
          <w:szCs w:val="20"/>
        </w:rPr>
        <w:t>3.</w:t>
      </w:r>
      <w:r w:rsidRPr="00011E73">
        <w:rPr>
          <w:rFonts w:ascii="Times New Roman" w:hAnsi="Times New Roman"/>
          <w:b/>
          <w:bCs/>
          <w:color w:val="000000"/>
          <w:sz w:val="20"/>
          <w:szCs w:val="20"/>
        </w:rPr>
        <w:t>Учебно-тематическое планирование</w:t>
      </w:r>
    </w:p>
    <w:p w:rsidR="00515C23" w:rsidRPr="00011E73" w:rsidRDefault="00515C23" w:rsidP="00694F7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</w:rPr>
      </w:pPr>
      <w:r w:rsidRPr="00011E73">
        <w:rPr>
          <w:rFonts w:ascii="Times New Roman" w:hAnsi="Times New Roman"/>
          <w:b/>
          <w:bCs/>
          <w:color w:val="000000"/>
          <w:sz w:val="20"/>
          <w:szCs w:val="20"/>
        </w:rPr>
        <w:t>(основные виды учебной деятельности учащихся)</w:t>
      </w:r>
      <w:r>
        <w:rPr>
          <w:rFonts w:ascii="Times New Roman" w:hAnsi="Times New Roman"/>
          <w:b/>
          <w:bCs/>
          <w:color w:val="000000"/>
          <w:sz w:val="20"/>
          <w:szCs w:val="20"/>
        </w:rPr>
        <w:t>.</w:t>
      </w:r>
    </w:p>
    <w:p w:rsidR="00515C23" w:rsidRPr="00011E73" w:rsidRDefault="00515C23" w:rsidP="00694F7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0"/>
          <w:szCs w:val="20"/>
        </w:rPr>
      </w:pPr>
    </w:p>
    <w:tbl>
      <w:tblPr>
        <w:tblW w:w="15276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787"/>
        <w:gridCol w:w="17"/>
        <w:gridCol w:w="16"/>
        <w:gridCol w:w="17"/>
        <w:gridCol w:w="17"/>
        <w:gridCol w:w="17"/>
        <w:gridCol w:w="3913"/>
        <w:gridCol w:w="121"/>
        <w:gridCol w:w="25"/>
        <w:gridCol w:w="17"/>
        <w:gridCol w:w="8365"/>
        <w:gridCol w:w="1964"/>
      </w:tblGrid>
      <w:tr w:rsidR="00515C23" w:rsidRPr="0030436C">
        <w:trPr>
          <w:trHeight w:val="227"/>
        </w:trPr>
        <w:tc>
          <w:tcPr>
            <w:tcW w:w="787" w:type="dxa"/>
            <w:shd w:val="clear" w:color="auto" w:fill="FFFFFF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4118" w:type="dxa"/>
            <w:gridSpan w:val="7"/>
            <w:shd w:val="clear" w:color="auto" w:fill="FFFFFF"/>
          </w:tcPr>
          <w:p w:rsidR="00515C23" w:rsidRPr="00011E73" w:rsidRDefault="00515C23" w:rsidP="00DA0358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0371" w:type="dxa"/>
            <w:gridSpan w:val="4"/>
            <w:shd w:val="clear" w:color="auto" w:fill="FFFFFF"/>
          </w:tcPr>
          <w:p w:rsidR="00515C23" w:rsidRDefault="00515C23" w:rsidP="008A1B0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Изучаемый материал.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Характеристика основных видов учебной деятельности(на уровне учебных действий)</w:t>
            </w:r>
          </w:p>
        </w:tc>
      </w:tr>
      <w:tr w:rsidR="00515C23" w:rsidRPr="0030436C">
        <w:trPr>
          <w:trHeight w:val="98"/>
        </w:trPr>
        <w:tc>
          <w:tcPr>
            <w:tcW w:w="15276" w:type="dxa"/>
            <w:gridSpan w:val="12"/>
          </w:tcPr>
          <w:p w:rsidR="00515C23" w:rsidRPr="00BF7FC1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BF7FC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Название главы</w:t>
            </w:r>
          </w:p>
        </w:tc>
      </w:tr>
      <w:tr w:rsidR="00515C23" w:rsidRPr="0030436C">
        <w:trPr>
          <w:trHeight w:val="98"/>
        </w:trPr>
        <w:tc>
          <w:tcPr>
            <w:tcW w:w="15276" w:type="dxa"/>
            <w:gridSpan w:val="12"/>
          </w:tcPr>
          <w:p w:rsidR="00515C23" w:rsidRPr="00011E73" w:rsidRDefault="00515C23" w:rsidP="00790E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ЯЗЫК И ОБЩЕНИЕ (2 ч. + 1 ч.)</w:t>
            </w:r>
          </w:p>
        </w:tc>
      </w:tr>
      <w:tr w:rsidR="00515C23" w:rsidRPr="0030436C">
        <w:trPr>
          <w:trHeight w:val="353"/>
        </w:trPr>
        <w:tc>
          <w:tcPr>
            <w:tcW w:w="804" w:type="dxa"/>
            <w:gridSpan w:val="2"/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101" w:type="dxa"/>
            <w:gridSpan w:val="6"/>
          </w:tcPr>
          <w:p w:rsidR="00515C23" w:rsidRDefault="00515C23" w:rsidP="008A1B0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8A1B07"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ЧАСТЬ 1</w:t>
            </w: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.</w:t>
            </w:r>
          </w:p>
          <w:p w:rsidR="00515C23" w:rsidRPr="00011E73" w:rsidRDefault="00515C23" w:rsidP="008A1B0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Язык и человек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Осознают роль речевой культуры, общения, коммуникативных умений в жизни человека. Читают и анализируют текст. Озаглавливают текст упражнения. Пишут мини-сочинение.</w:t>
            </w:r>
          </w:p>
        </w:tc>
      </w:tr>
      <w:tr w:rsidR="00515C23" w:rsidRPr="0030436C">
        <w:trPr>
          <w:trHeight w:val="860"/>
        </w:trPr>
        <w:tc>
          <w:tcPr>
            <w:tcW w:w="804" w:type="dxa"/>
            <w:gridSpan w:val="2"/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4101" w:type="dxa"/>
            <w:gridSpan w:val="6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Общение устное и письменное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Узнают основные особенности устной и письменной речи, анализируют устные и письменные высказывания с точки зрения их цели, условий общения. Рассматривают и объясняют схему. Отвечают на вопросы, анализируя пословицы и поговорки русского народа. Списывают текст, учат его наизусть и подготавливают его торжественное произношение. Приводят примеры ситуаций, в которых происходит устное и письменное общение.</w:t>
            </w:r>
          </w:p>
        </w:tc>
      </w:tr>
      <w:tr w:rsidR="00515C23" w:rsidRPr="0030436C">
        <w:trPr>
          <w:trHeight w:val="479"/>
        </w:trPr>
        <w:tc>
          <w:tcPr>
            <w:tcW w:w="804" w:type="dxa"/>
            <w:gridSpan w:val="2"/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4101" w:type="dxa"/>
            <w:gridSpan w:val="6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Читаем учебник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Овладевают приёмами работы с учебной книгой; знакомятся с особенностями ознакомительного и изучающего чтения. Читают текст, анализируют его структуру, пересказывают содержание, пользуясь выделенными словами.</w:t>
            </w:r>
          </w:p>
        </w:tc>
      </w:tr>
      <w:tr w:rsidR="00515C23" w:rsidRPr="0030436C">
        <w:trPr>
          <w:trHeight w:val="607"/>
        </w:trPr>
        <w:tc>
          <w:tcPr>
            <w:tcW w:w="804" w:type="dxa"/>
            <w:gridSpan w:val="2"/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4101" w:type="dxa"/>
            <w:gridSpan w:val="6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Слушаем на уроке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Овладевают приёмами и правилами эффективного слушания устной монологической речи и речи в ситуации диалога. Работают в группе. Сочиняют продолжение сказки, моделируя ситуацию диалога. Работают дома: слушают информационное сообщение в СМИ и готовят его пересказ в классе.</w:t>
            </w:r>
          </w:p>
        </w:tc>
      </w:tr>
      <w:tr w:rsidR="00515C23" w:rsidRPr="0030436C">
        <w:trPr>
          <w:trHeight w:val="732"/>
        </w:trPr>
        <w:tc>
          <w:tcPr>
            <w:tcW w:w="804" w:type="dxa"/>
            <w:gridSpan w:val="2"/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4101" w:type="dxa"/>
            <w:gridSpan w:val="6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Стили речи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Выявляют особенности разговорной речи, языка художественной литературы и стилей. Устанавливают принадлежность текста к определённой функциональной разновидности языка. Анализируют тексты упражнений с точки зрения целей высказывания; ищут в школьных учебниках примеры научных и художественных текстов; сравнивают выражения приветствия. Знакомятся с понятием. Речевого этикета.</w:t>
            </w:r>
          </w:p>
        </w:tc>
      </w:tr>
      <w:tr w:rsidR="00515C23" w:rsidRPr="0030436C">
        <w:trPr>
          <w:trHeight w:val="98"/>
        </w:trPr>
        <w:tc>
          <w:tcPr>
            <w:tcW w:w="15276" w:type="dxa"/>
            <w:gridSpan w:val="12"/>
          </w:tcPr>
          <w:p w:rsidR="00515C23" w:rsidRPr="00011E73" w:rsidRDefault="00515C23" w:rsidP="00790E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ВСПОМИНАЕМ, ПОВТОРЯЕМ, ИЗУЧАЕМ (17 ч + 3 ч)</w:t>
            </w:r>
          </w:p>
        </w:tc>
      </w:tr>
      <w:tr w:rsidR="00515C23" w:rsidRPr="0030436C">
        <w:trPr>
          <w:trHeight w:val="882"/>
        </w:trPr>
        <w:tc>
          <w:tcPr>
            <w:tcW w:w="804" w:type="dxa"/>
            <w:gridSpan w:val="2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4101" w:type="dxa"/>
            <w:gridSpan w:val="6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Звуки и буквы. Произношение и правописание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Читают текст, определяют его тему, анализируют содержание, высказывают и обосновывают своё мнение о тексте.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Осознают соотношение произношения и правописания. Знакомятся с понятием транскрипции, отрабатывают его в упражнениях. Вспоминают понятие орфографического правила. Работают в группе. Читают и списывают текст, выделяя безударные гласные; определяют основную мысль текста. Знакомятся с репродукцией картины.</w:t>
            </w:r>
          </w:p>
        </w:tc>
      </w:tr>
      <w:tr w:rsidR="00515C23" w:rsidRPr="0030436C">
        <w:trPr>
          <w:trHeight w:val="467"/>
        </w:trPr>
        <w:tc>
          <w:tcPr>
            <w:tcW w:w="804" w:type="dxa"/>
            <w:gridSpan w:val="2"/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4101" w:type="dxa"/>
            <w:gridSpan w:val="6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Орфограмма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Знакомятся с понятием орфограммы, её признаками; письменно выполняют упражнения, опознавая различные виды орфограмм. Знакомятся с понятием морфемы, графически выделяют морфемы в слове.</w:t>
            </w:r>
          </w:p>
        </w:tc>
      </w:tr>
      <w:tr w:rsidR="00515C23" w:rsidRPr="0030436C">
        <w:trPr>
          <w:trHeight w:val="882"/>
        </w:trPr>
        <w:tc>
          <w:tcPr>
            <w:tcW w:w="854" w:type="dxa"/>
            <w:gridSpan w:val="5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051" w:type="dxa"/>
            <w:gridSpan w:val="3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Правописание проверяемых безударных гласных в корне слова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Читают текст, определяя ударные и безударные гласные. Усваивают правило написания безударных гласных в корне слова. Выполняют упражнения, отрабатывающие данное правило: вставляют пропущенные буквы, проставляя ударение и подбирая проверочные слова. Учатся различать одинаково произносимые слова с разным написанием. Пишут диктант</w:t>
            </w:r>
          </w:p>
        </w:tc>
      </w:tr>
      <w:tr w:rsidR="00515C23" w:rsidRPr="0030436C">
        <w:trPr>
          <w:trHeight w:val="882"/>
        </w:trPr>
        <w:tc>
          <w:tcPr>
            <w:tcW w:w="854" w:type="dxa"/>
            <w:gridSpan w:val="5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4051" w:type="dxa"/>
            <w:gridSpan w:val="3"/>
          </w:tcPr>
          <w:p w:rsidR="00515C23" w:rsidRPr="00011E73" w:rsidRDefault="00515C23" w:rsidP="00685B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Правописание проверяемых согласных в корне слова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Анализируют слова и распределяют их в группы по способу проверки написания согласных в корне. Усваивают правило написания проверяемых согласных в корне слова. Выполняют упражнения, отрабатывающие данное правило. Учатся различать одинаково произносимые слова с разным написанием. Участвуют в лингвистической игре, направленной на запоминание правописания словарных слов.</w:t>
            </w:r>
          </w:p>
        </w:tc>
      </w:tr>
      <w:tr w:rsidR="00515C23" w:rsidRPr="0030436C">
        <w:trPr>
          <w:trHeight w:val="488"/>
        </w:trPr>
        <w:tc>
          <w:tcPr>
            <w:tcW w:w="854" w:type="dxa"/>
            <w:gridSpan w:val="5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4051" w:type="dxa"/>
            <w:gridSpan w:val="3"/>
          </w:tcPr>
          <w:p w:rsidR="00515C23" w:rsidRPr="00011E73" w:rsidRDefault="00515C23" w:rsidP="00685B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Правописание непроизносимых согласных в корне слова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Усваивают правило написания непроизносимых согласных в корне слова. Выполняют упражнение, отрабатывающее данное правило. Пишут диктант; выбирают заголовок, отражающий содержание.</w:t>
            </w:r>
          </w:p>
        </w:tc>
      </w:tr>
      <w:tr w:rsidR="00515C23" w:rsidRPr="0030436C">
        <w:trPr>
          <w:trHeight w:val="882"/>
        </w:trPr>
        <w:tc>
          <w:tcPr>
            <w:tcW w:w="854" w:type="dxa"/>
            <w:gridSpan w:val="5"/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4051" w:type="dxa"/>
            <w:gridSpan w:val="3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Буквы и, у, а после шипящих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Активизируют правило написания букв и, у, а после шипящих. Выполняют упражнения, отрабатывающие данное правило: вставляют пропущенные буквы, составляют предложения со словами-исключениями из правила, работают с орфографическим словарём, составляют предложения.</w:t>
            </w:r>
          </w:p>
        </w:tc>
      </w:tr>
      <w:tr w:rsidR="00515C23" w:rsidRPr="0030436C">
        <w:trPr>
          <w:trHeight w:val="882"/>
        </w:trPr>
        <w:tc>
          <w:tcPr>
            <w:tcW w:w="854" w:type="dxa"/>
            <w:gridSpan w:val="5"/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4051" w:type="dxa"/>
            <w:gridSpan w:val="3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Разделительные ъ и ь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Активизируют и анализируют правило написания разделительных Ъ и Ь. Выполняют упражнения, отрабатывающие данное правило: составляют предложения со словами, иллюстрирующими правило, изменяют форму слов так, чтобы появилась орфограмма, пишут диктант и выделяют те случаи, когда ь не является разделительным знаком.</w:t>
            </w:r>
          </w:p>
        </w:tc>
      </w:tr>
      <w:tr w:rsidR="00515C23" w:rsidRPr="0030436C">
        <w:trPr>
          <w:trHeight w:val="882"/>
        </w:trPr>
        <w:tc>
          <w:tcPr>
            <w:tcW w:w="854" w:type="dxa"/>
            <w:gridSpan w:val="5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13</w:t>
            </w:r>
          </w:p>
        </w:tc>
        <w:tc>
          <w:tcPr>
            <w:tcW w:w="4051" w:type="dxa"/>
            <w:gridSpan w:val="3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Раздельное написание предлогов с другими словами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Активизируют правило раздельного написания предлогов с другими словами. Выполняют упражнения, закрепляющие данное правило. Списывают текст, выделяя орфограммы-буквы и орфограммы-пробелы. Запоминают предлоги, пишущиеся через дефис и составляют с ними предложения. Работают с иллюстрацией, описывают происходящее на ней.</w:t>
            </w:r>
          </w:p>
        </w:tc>
      </w:tr>
      <w:tr w:rsidR="00515C23" w:rsidRPr="0030436C">
        <w:trPr>
          <w:trHeight w:val="882"/>
        </w:trPr>
        <w:tc>
          <w:tcPr>
            <w:tcW w:w="854" w:type="dxa"/>
            <w:gridSpan w:val="5"/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4051" w:type="dxa"/>
            <w:gridSpan w:val="3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Что мы знаем о тексте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признаки текста.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Выполняют упражнения, направленные на анализ текстов с точки зрения смысловой цельности. Пишут изложение по тексту при помощи плана.</w:t>
            </w:r>
          </w:p>
        </w:tc>
      </w:tr>
      <w:tr w:rsidR="00515C23" w:rsidRPr="0030436C">
        <w:trPr>
          <w:trHeight w:val="882"/>
        </w:trPr>
        <w:tc>
          <w:tcPr>
            <w:tcW w:w="854" w:type="dxa"/>
            <w:gridSpan w:val="5"/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4051" w:type="dxa"/>
            <w:gridSpan w:val="3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Части речи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 помощью вопросов и заданий распознают самостоятельные части речи.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Характеризуют слова с точки зрения их принадлежности к той или иной части речи. Знакомятся со всеми частями речи. Читают рассказ и выписывают наречия и относящиеся к ним слова, попутно знакомясь с признаками этой части речи. Участвуют в игре, применяя уже известные приёмы слушания. Списывают текст, предварительно разбив его на абзацы, определяют главные члены в одном из предложений. Пишут сочинение.</w:t>
            </w:r>
          </w:p>
        </w:tc>
      </w:tr>
      <w:tr w:rsidR="00515C23" w:rsidRPr="0030436C">
        <w:trPr>
          <w:trHeight w:val="882"/>
        </w:trPr>
        <w:tc>
          <w:tcPr>
            <w:tcW w:w="854" w:type="dxa"/>
            <w:gridSpan w:val="5"/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4051" w:type="dxa"/>
            <w:gridSpan w:val="3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Глагол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морфологические признаки глагола. Составляют предложения по рисунку. Определяют лицо и время глаголов, приведённых в упражнениях. Ставят глаголы в неопределённую форму.</w:t>
            </w:r>
          </w:p>
        </w:tc>
      </w:tr>
      <w:tr w:rsidR="00515C23" w:rsidRPr="0030436C">
        <w:trPr>
          <w:trHeight w:val="882"/>
        </w:trPr>
        <w:tc>
          <w:tcPr>
            <w:tcW w:w="854" w:type="dxa"/>
            <w:gridSpan w:val="5"/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4051" w:type="dxa"/>
            <w:gridSpan w:val="3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-Тся и-ться в глаголах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Активизируют правило написания -тся и -ться в глаголах. Выполняют упражнения, руководствуясь правилом.</w:t>
            </w:r>
          </w:p>
        </w:tc>
      </w:tr>
      <w:tr w:rsidR="00515C23" w:rsidRPr="0030436C">
        <w:trPr>
          <w:trHeight w:val="882"/>
        </w:trPr>
        <w:tc>
          <w:tcPr>
            <w:tcW w:w="854" w:type="dxa"/>
            <w:gridSpan w:val="5"/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4051" w:type="dxa"/>
            <w:gridSpan w:val="3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Тема текста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Анализируют темы сочинений. Подбирают заголовок к приведённому в упражнении сочинению ученика, анализируют само сочинение. Перерабатывают сочинение и записывают исправленный вариант.</w:t>
            </w:r>
          </w:p>
        </w:tc>
      </w:tr>
      <w:tr w:rsidR="00515C23" w:rsidRPr="0030436C">
        <w:trPr>
          <w:trHeight w:val="419"/>
        </w:trPr>
        <w:tc>
          <w:tcPr>
            <w:tcW w:w="854" w:type="dxa"/>
            <w:gridSpan w:val="5"/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19</w:t>
            </w:r>
          </w:p>
        </w:tc>
        <w:tc>
          <w:tcPr>
            <w:tcW w:w="4051" w:type="dxa"/>
            <w:gridSpan w:val="3"/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Личные окончания глаголов</w:t>
            </w:r>
          </w:p>
        </w:tc>
        <w:tc>
          <w:tcPr>
            <w:tcW w:w="10371" w:type="dxa"/>
            <w:gridSpan w:val="4"/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Составляют предложения с глаголами. Определяют написание </w:t>
            </w:r>
            <w:r w:rsidRPr="00011E73"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  <w:t xml:space="preserve">не 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 глаголами.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61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40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Имя существительное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морфологические признаки имени существительного. Определяют род, число, склонение, падеж имён существительных. Активизируют правило написания ъ на конце имён существительных. Анализируют таблицы. Выделяют окончания в именах существительных.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61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40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Имя прилагательное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морфологические признаки имени прилагательного. Составляют предложения с именами прилагательными. Согласуют имена прилагательные с именами существительными. Выделяют окончания в именах прилагательных, определяют их род, число, падеж. Устно или письменно описывают картину.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40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Местоимение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морфологические признаки местоимения. Указывают лицо, падеж и число местоимений, приведённых в упражнениях. Читают и пересказывают текст, выписывают из него местоимения.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28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23</w:t>
            </w:r>
          </w:p>
        </w:tc>
        <w:tc>
          <w:tcPr>
            <w:tcW w:w="40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Основная мысль текста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способы выражения основной мысли текста. Анализируют 1 заметку и замечания к ней, редактируют заметку. Пишут сочинение на за- 1 данную тему и по возможности делают к нему иллюстрации. Отвечают на контрольные вопросы и задания.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7"/>
        </w:trPr>
        <w:tc>
          <w:tcPr>
            <w:tcW w:w="1527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790E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СИНТАКСИ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С. ПУНКТУАЦИЯ. КУЛЬТУРА РЕЧИ (25 ч + 6</w:t>
            </w: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 ч)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92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Синтаксис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Овладевают основными понятиями синтаксиса. Анализируют тексты с точки зрения их смысла и связи слов в предложении и предложений в тексте.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23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Пунктуация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Овладевают знаниями о пунктуации как разделе науки о языке. Осознают значение знаков препинания для понимания текста.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Анализируют тексты с точки зрения роли в них знаков препинания. Списывают тексты, пишут краткие изложения.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79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26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Словосочетание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словосочетания в составе предложения, определяют главное и зависимое слова в словосочетании. Обозначают смысловые связи между главными и зависимыми словами в словосочетании. Пишут диктант. Работают с иллюстрацией — составляют словосочетания, соответствующие теме рисунка.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8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27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Разбор словосочетания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Характеризуют словосочетания по морфологическим признакам главного слова и средствам грамматической связи (выделяют окончание и/или предлог). Выполняют разборы словосочетаний.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53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28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Предложение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границы предложений и способы их передачи в устной и письменной речи. Анализируют интонационные конструкции. Определяют главные члены в предложении. Пишут сжатое изложение по тексту.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732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29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Виды предложений по цели высказывания.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виды предложений по цели высказывания. Характеризуют смысловые интонационные особенности повествовательных, вопросительных, побудительных предложений. Пишут диктант. Моделируют интонационную окраску различных по цели высказывания предложений. Обращаются к знаниям, полученным на уроках литературы: определяют принадлежность цитат к тем или иным произведениям А. С. Пушкина.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26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Восклицательные предложения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виды предложений по эмоциональной окраске (восклицательные и невосклицательные). Соотносят эмоциональную окраску предложения и цель высказывания. Работают в парах. Пишут сочинение и готовят устный отзыв о сочинении товарища.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31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Члены предложения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Опознают главные и второстепенные члены предложения. Выделяют основы в предложениях.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32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Главные члены предложения. Подлежащее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признаки, способы выражения подлежащего, его связь со сказуемым.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33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Сказуемое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виды сказуемого и способы его выражения. Пишут ми-сочинение, используя глаголы-сказуемые. Описывают действия человека при помощи глаголов-сказуемых.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34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Тире между подлежащим и сказуемым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опознавательный признак употребления тире как знака разделения между главными членами: выражение подлежащего и сказуемого существительными в именительном падеже. Отрабатывают в упражнениях навыки определения главных членов предложения.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85B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Нераспространённые и распространённые предложения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Различают распространённые и нераспространённые предложения. Составляют нераспространённые предложения и распространяют их однородными членами.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36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Второстепенные члены предложения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виды второстепенных членов предложения. Анализируют схему, иллюстрирующую связи между главными и второстепенными членами предложения.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37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Дополнение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дополнение в предложении, выделяют дополнение графически. Распространяют предложения дополнениями. Составляют схемы распространённых предложений.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38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Определение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определение в предложении, выделяют определение графически. Распространяют предложения определениями.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39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Обстоятельство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обстоятельство в предложении, выделяют обстоятельство графически. Распространяют предложения обстоятельствами. Составляют устный рассказ и отдельные предложения, используя подлежащие, дополнения и обстоятельства.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40</w:t>
            </w:r>
          </w:p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Предложения с однородными</w:t>
            </w:r>
          </w:p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членами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Характеризуют предложения с однородными членами. Определяют, какие члены предложения являются однородными. Правильно интонируют  предложения с однородными членами. Составляют предложения и связные тексты с однородными членами.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Знаки препинания в предложениях с однородными членами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интонационные и пунктуационные особенности предложений с однородными членами. Выявляют обобщающие слова перед однородными членами предложения и знак препинания (двоеточие) после обобщающих слов. Используют в речи предложения с разными однородными членами.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Обозначают опознавательные признаки постановки запятой в предложениях с однородными членами; составляют предложения с однородными членами, подбирают обобщающие слова.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42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Предложения с обращениями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Осознают основные функции обращения. Опознают и правильно интонируют предложения с обращениями. Выбирают уместный тон обращения. Оценивают уместность той или иной формы обращения. Составляют предложения с обращениями.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43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Письмо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Различают письма по цели и назначению. Определяют стиль речи текстов писем, находят в письмах обращения. Пишут письмо товарищу.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85B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Синтаксический разбор простого предложения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Характеризуют простое предложение по цели высказывания, по интонации, по главным, второстепенным, однородным членам и обращениям. Выполняют устный и письменный разборы предложений.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45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85B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Пунктуационный разбор простого предложения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знаки завершения, разделительные и выделительные знаки в простом предложении. Выполняют устный и письменный пунктуационный разбор предложений.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46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Простые и сложные предложения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Предложения в текстах, объясняют расстановку знаков препинания. Строят схемы сложных предложений и составляют сложные предложения по схемам.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47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85B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Синтаксический разбор сложного предложения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Характеризуют сложное предложение по цели высказывания, простым предложениям в его составе, средствам связи простых предложений, знакам препинания. Выполняют устный и письменный разбор предложений.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Пишут диктант. Составляют план сообщения на тему «Простые и сложные предложения».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48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Прямая речь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Выделяют в предложении прямую речь после слов автора и перед ними, объясняют постановку знаков препинания. Характеризуют интонационные особенности прямой речи. Составляют схемы предложений с прямой речью. Структурно изменяют предложения с прямой речью (меняют местами слова автора и прямую речь).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49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Диалог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Различают предложения с прямой речью и диалог. Оформляют диалог в письменной речи. Работают в группе: делятся на команды, по очереди читают реплики стихотворения с заданной интонацией и оценивают точность и выразительность произношения. Работают со схемами диалогов. Моделируют диалог, описывая происходящее на картинке.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40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Повторение</w:t>
            </w:r>
          </w:p>
        </w:tc>
        <w:tc>
          <w:tcPr>
            <w:tcW w:w="103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Отвечают на контрольные вопросы и выполняют задания по теме раздела. Пишут диктант. Работают со схемами предложений. Пишут выборочное изложение.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0"/>
        </w:trPr>
        <w:tc>
          <w:tcPr>
            <w:tcW w:w="1527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790E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ФОНЕТИКА. ОРФОЭПИЯ. ГРАФИКА. ОРФОГРАФИЯ. КУЛЬТУРА РЕЧИ</w:t>
            </w:r>
            <w:r w:rsidRPr="00790EFB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(13 ч.+5 ч.)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6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39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Фонетика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Овладевают основными понятиями фонетики. Анализируют схему, демонстрируют группы звуков речи в русском языке.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53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3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Гласные звуки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гласные звуки, различают ударные и безударные гласные. Осознают смыслоразличительную функцию звука. Составляют таблицу «Гласные звуки».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06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53</w:t>
            </w:r>
          </w:p>
        </w:tc>
        <w:tc>
          <w:tcPr>
            <w:tcW w:w="3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Согласные звуки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согласные звуки, выделяют шипящие согласные. Отрабатывают правильное произношение шипящих звуков. Активизируют знания, полученные при изучении предыдущего раздела: выделяют основную мысль текста, составляют предложения с прямой речью, обозначают орфограммы.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54</w:t>
            </w:r>
          </w:p>
        </w:tc>
        <w:tc>
          <w:tcPr>
            <w:tcW w:w="3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Изменение звуков в потоке речи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гласные и согласные в сильных и слабых позициях. Анализируют правило проверки безударной гласной и проверяемых согласных в корне  слова с точки зрения позиционного чередования.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55</w:t>
            </w:r>
          </w:p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3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Согласные твёрдые и мягкие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твёрдые и мягкие согласные.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Анализируют смысловое различие слов, отличающихся только твёрдой/ мягкой согласной.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56</w:t>
            </w:r>
          </w:p>
        </w:tc>
        <w:tc>
          <w:tcPr>
            <w:tcW w:w="3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Повествование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Выделяют повествование как функционально-смысловой тип речи. Пишут изложение по повествованию. Доказывают принадлежность текста к определённому стилю. Составляют план текста.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61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57</w:t>
            </w:r>
          </w:p>
        </w:tc>
        <w:tc>
          <w:tcPr>
            <w:tcW w:w="3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Согласные звонкие и глухие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звонкие, глухие и сонорные согласные и их смыслоразличительную функцию.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Характеризуют согласные звуки. Объясняют знаки препинания в предложениях, орфограммы в словах. Учат стихотворение наизусть и декламируют его.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47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58</w:t>
            </w:r>
          </w:p>
        </w:tc>
        <w:tc>
          <w:tcPr>
            <w:tcW w:w="3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Графика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Осознают значение письма в истории человечества. Анализируют и объясняют важность графики и каллиграфии.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23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3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Алфавит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Активизируют знание алфавита. Сопоставляют и анализируют звуковой и буквенный состав слова.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Располагают слова в алфавитном порядке, отрабатывают навыки поиска слов в словаре. Пересказывают текст.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47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60</w:t>
            </w:r>
          </w:p>
        </w:tc>
        <w:tc>
          <w:tcPr>
            <w:tcW w:w="3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Описание предмета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Выделяют описание как функционально-смысловой тип речи. Редактируют текст-описание. Пишут сочинение, описывая предмет.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47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61</w:t>
            </w:r>
          </w:p>
        </w:tc>
        <w:tc>
          <w:tcPr>
            <w:tcW w:w="3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Обозначение мягкости согласных с помощью мягкого знака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Опознают смыслоразличительную функцию мягкого знака в слове, анализируют орфографические правила, связанные с употреблением мягкого знака.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Распределяют слова на группы согласно виду орфограммы. Пишут диктант. Составляют текст на основе словосочетаний, данных в диктанте.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47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62</w:t>
            </w:r>
          </w:p>
        </w:tc>
        <w:tc>
          <w:tcPr>
            <w:tcW w:w="3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Двойная роль букв е, ё, ю, я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Проводят фонетический анализ слов, в которых буквы е, ё, ю, я обозначают два звука или мягкость предыдущего согласного.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47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63</w:t>
            </w:r>
          </w:p>
        </w:tc>
        <w:tc>
          <w:tcPr>
            <w:tcW w:w="3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Орфоэпия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Осознают важность нормативного произношения для культурного человека. Формулируют важнейшие произносительные нормы. Анализируют и оценивают речь с орфоэпической точки зрения, исправляют произносительные ошибки.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47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64</w:t>
            </w:r>
          </w:p>
        </w:tc>
        <w:tc>
          <w:tcPr>
            <w:tcW w:w="3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Фонетический разбор слова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Обозначают слоги, ударение в слове, характеризуют гласные и согласные звуки в составе слова. Выполняют устные и письменные фонетические разборы слов.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47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65</w:t>
            </w:r>
          </w:p>
        </w:tc>
        <w:tc>
          <w:tcPr>
            <w:tcW w:w="3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Повторение</w:t>
            </w:r>
          </w:p>
        </w:tc>
        <w:tc>
          <w:tcPr>
            <w:tcW w:w="104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Отвечают на контрольные вопросы и выполняют задания по теме раздела. Моделируют диалог. Пишут диктант, объясняя орфограммы. Работают со схемами предложений. Составляют устное описание картины.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98"/>
        </w:trPr>
        <w:tc>
          <w:tcPr>
            <w:tcW w:w="1527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ЛЕКСИКА. КУЛЬТУРА РЕЧИ (6 ч. + 2 ч.)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93"/>
        </w:trPr>
        <w:tc>
          <w:tcPr>
            <w:tcW w:w="87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66</w:t>
            </w:r>
          </w:p>
        </w:tc>
        <w:tc>
          <w:tcPr>
            <w:tcW w:w="40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Слово и его лексическое значение</w:t>
            </w:r>
          </w:p>
        </w:tc>
        <w:tc>
          <w:tcPr>
            <w:tcW w:w="103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Овладевают базовыми понятиями лексикологии. Понимают роль слова в формировании и выражении мыслей, чувств, эмоций. Объясняют различие лексического и грамматического значений слова.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Пользуются толковыми словарями. Объясняют лексическое значение слов. Работают с текстом — озаглавливают его, составляют план текста, анализируют содержание и структуру текста. Разгадывают кроссворд и определяют по толковому словарю значение одного из отгаданных слов.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732"/>
        </w:trPr>
        <w:tc>
          <w:tcPr>
            <w:tcW w:w="87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67</w:t>
            </w:r>
          </w:p>
        </w:tc>
        <w:tc>
          <w:tcPr>
            <w:tcW w:w="40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Однозначные и многозначные слова</w:t>
            </w:r>
          </w:p>
        </w:tc>
        <w:tc>
          <w:tcPr>
            <w:tcW w:w="103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Различают однозначные и многозначные слова.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Составляют словосочетания с многозначными словами, используя разные значения. Работают с юмористическими рисунками, ирония в которых основана на многозначности слова. Определяют функциональный стиль и функционально-смысловой тип текста. Выражают своё отношение к тексту, списывают часть текста.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17"/>
        </w:trPr>
        <w:tc>
          <w:tcPr>
            <w:tcW w:w="87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68</w:t>
            </w:r>
          </w:p>
        </w:tc>
        <w:tc>
          <w:tcPr>
            <w:tcW w:w="40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Прямое и переносное значение слов</w:t>
            </w:r>
          </w:p>
        </w:tc>
        <w:tc>
          <w:tcPr>
            <w:tcW w:w="103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Различают прямое и переносное значение слова.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Выбирают в толковом словаре слова, имеющие прямое и переносное значение. Составляют словосочетания, используя слово в его прямом и переносном значении. Работают с иллюстрациями. Составляют сложные предложения со словами в переносном значении.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6"/>
        </w:trPr>
        <w:tc>
          <w:tcPr>
            <w:tcW w:w="87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69</w:t>
            </w:r>
          </w:p>
        </w:tc>
        <w:tc>
          <w:tcPr>
            <w:tcW w:w="40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Омонимы.</w:t>
            </w:r>
          </w:p>
        </w:tc>
        <w:tc>
          <w:tcPr>
            <w:tcW w:w="103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Опознают омонимы. Находят в толковом словаре примеры омонимов. Составляют и анализируют предложения и словосочетания с омонимами. Анализируют стихотворение, содержащее омонимы.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79"/>
        </w:trPr>
        <w:tc>
          <w:tcPr>
            <w:tcW w:w="87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70</w:t>
            </w:r>
          </w:p>
        </w:tc>
        <w:tc>
          <w:tcPr>
            <w:tcW w:w="40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Синонимы</w:t>
            </w:r>
          </w:p>
        </w:tc>
        <w:tc>
          <w:tcPr>
            <w:tcW w:w="103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Опознают синонимы. Устанавливают смысловые и стилистические различия синонимов. Составляют словосочетания с синонимами; анализируют предложения, содержащие синонимы. Подбирают синонимы к данным в упражнениях словам. Пишут сочинение по картине, используя синонимы.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79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71</w:t>
            </w:r>
          </w:p>
        </w:tc>
        <w:tc>
          <w:tcPr>
            <w:tcW w:w="4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Антонимы</w:t>
            </w:r>
          </w:p>
        </w:tc>
        <w:tc>
          <w:tcPr>
            <w:tcW w:w="103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Опознают антонимы. Описывают с помощью антонимов происходящее на рисунке. Характеризуют названных в упражнении животных с помощью антонимов. Пишут диктант и подбирают антонимы к словам диктанта, пользуясь словарём антонимов.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10"/>
        </w:trPr>
        <w:tc>
          <w:tcPr>
            <w:tcW w:w="8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72</w:t>
            </w:r>
          </w:p>
        </w:tc>
        <w:tc>
          <w:tcPr>
            <w:tcW w:w="4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BF7F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Повторение</w:t>
            </w:r>
          </w:p>
        </w:tc>
        <w:tc>
          <w:tcPr>
            <w:tcW w:w="103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Отвечают на контрольные вопросы и выполняют задания по теме раздела.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Объясняют омонимы. Подбирают антонимы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к словам. Пишут диктант из слов 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 непроверяемыми орфограммами. Готовят сообщение о словаре. Пишут изложение, попутно определяя функциональный стиль текс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та и объясняя знаки препинания.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0"/>
        </w:trPr>
        <w:tc>
          <w:tcPr>
            <w:tcW w:w="1527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790EFB" w:rsidRDefault="00515C23" w:rsidP="00790E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790EFB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ЧАСТЬ 2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98"/>
        </w:trPr>
        <w:tc>
          <w:tcPr>
            <w:tcW w:w="1527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790E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МОРФЕМИК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А. ОРФОГРАФИЯ. КУЛЬТУРА РЕЧИ (20</w:t>
            </w: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ч. + 3ч.)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73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Морфема — наименьшая значимая часть слова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Овладевают основными понятиями морфемики. Осознают морфему как значимую единицу языка. Делят слова на морфемы и обозначают их соответствующими знаками.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23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74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Изменение и образование слов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Осознают роль морфем в процессах формо- и словообразования. Определяют форму слов, подбирают однокоренные слова. Пересказывают текст. Делят слова на группы (однокоренные слова/разные формы одного слова).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75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Окончание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Опознают окончание как формообразующую морфему. Выделяют в словах окончание и его грамматические значения. Анализируют таблицу.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23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76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Основа слова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Выделяют основу в слове. Работают с текстами: определяют стиль, выделяют основы у существительных, прилагательных и глаголов в тексте, списывают текст, расставляют знаки препинания. Пишут сочинение в форме письма товарищу.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77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Корень слова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Опознают корень как главную значимую часть слова. Выделяют корни в словах. Формируют группы однокоренных слов. Исправляют ошибки в подборе однокоренных слов.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799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78</w:t>
            </w:r>
          </w:p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Рассуждение</w:t>
            </w:r>
          </w:p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Выделяют рассуждение как функционально-смысловой тип речи и как часть других функционально-смысловых типов речи.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Анализируют текст, высказывают своё мнение о тексте и доказывают его. Рассуждая по плану, объясняют происхождение слов. Пишут сочинение, в котором объясняют происхождение названий дней недели.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79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Суффикс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Опознают суффикс как словообразующую морфему. Обозначают суффиксы в словах, подбирают ряды однокоренных слов, образованных суффиксальным способом.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23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Приставка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Опознают приставку как словообразующую морфему. Обозначают приставки в словах; подбирают ряды однокоренных слов, образованных приставочным способом; характеризуют морфемный состав слов. Пишут выборочное изложение по тексту упражнения.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61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81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Чередование звуков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Получают представление о чередовании звуков как смене звуков в одной морфеме при образовании и изменении слов. Подбирают слова с чередующимися согласными и гласными; определяют, при каких условиях происходит чередование (при образовании слов/при изменении слов).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82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Беглые гласные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случаи появления беглых гласных при чередовании. Выделяют части слов, в которых могут появиться беглые гласные при чередовании; записывают слова с таким чередованием.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4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83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Варианты морфем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части слова, являющиеся вариантами морфем. Выделяют однокоренные слова с вариантами корней, приставок, суффиксов.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23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84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Морфемный разбор слова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Выделяют основу в слове. Определяют окончание и его значение; приставку, суффикс и их значение; корень. Подбирают два-три однокоренных слова. Выполняют устный и письменный морфемный разбор слов.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85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Правописание гласных и согласных в приставках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Усваивают правило написания гласных и согласных в приставках. Обозначают приставки в словах, анализируют разницу между произношением и написанием приставок. Подбирают слова с беглым гласным в приставках. Выбирают из орфографического словаря слова с изучаемой в параграфе орфограммой.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86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Правописание букв 3 и сна конце приставок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Усваивают правило написания букв з и сна конце приставок. Выбирают правильное написание слов, в которых присутствует изучаемая в параграфе орфограмма. Подбирают к данным словам однокоренные с приставками с орфограммой.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87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Буквы а — о в корне -лаг- —лож.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Усваивают правило написания букв а — о в корне- лаг- — -лож. Выбирают правильное написание слов, в которых присутствует изучаемая в параграфе орфограмма. Выписывают из орфографического словаря ряд слов с изучаемой орфограммой.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88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Буквы а — о</w:t>
            </w:r>
          </w:p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 корне -рост- — -рос-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Усваивают правило написания букв а — о в корне  -раст- — -рос-. Выбирают правильное написание слов, в которых присутствует изучаемая в параграфе орфограмма. Подбирают к данным в упражнениях словам однокоренные с чередованием согласных. Пишут диктант, обозначая корни с чередующимися гласными.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89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Буквы ё — о после шипящих I в корне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Усваивают правило написания букв ё — о после шипящих в корне. Выбирают правильное написание слов, в которых присутствует изучаемая в параграфе орфограмма. Составляют диктант, в котором потребуется применить правила, изученные в разделе «Словообразование».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90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Буквы и — ы после ц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Усваивают правило написания букв и — ы после ц. Выбирают правильное написание слов, в которых присутствует изучаемая в параграфе орфограмма.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91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Повторение.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Отвечают на контрольные вопросы и выполняют задания по теме раздела. Заполняют и анализируют таблицы. Готовят сообщение, описывающее словарь. Определяют стиль текста, содержащего орфограммы, изученные в разделе, озаглавливают и списывают его. Пишут сочинение по картине или описывают её устно.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4"/>
        </w:trPr>
        <w:tc>
          <w:tcPr>
            <w:tcW w:w="1527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Default="00515C23" w:rsidP="00790E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  <w:p w:rsidR="00515C23" w:rsidRPr="00011E73" w:rsidRDefault="00515C23" w:rsidP="00790E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МОРФОЛОГИЯ. ОРФОГРАФИЯ. КУЛЬТУРА РЕЧИ</w:t>
            </w:r>
          </w:p>
          <w:p w:rsidR="00515C23" w:rsidRPr="00011E73" w:rsidRDefault="00515C23" w:rsidP="00790E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ИМЯ СУЩЕСТВИТЕЛЬНОЕ (13 ч. + 5</w:t>
            </w: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 ч.)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0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92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Имя существительное как часть речи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имя существительное как самостоятельную часть речи, характеризуют морфологические признаки имени существительного, его синтаксическую роль. Устанавливают, какой частью речи являются приведённые в текстах слова. Определяют род, склонение и падеж имён существительных. Составляют распространённые предложения по картине.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79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93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Доказательства в рассуждении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доказательство как структурную часть рассуждения. Анализируют текст, выделяя тезис, доказательство и вывод. Приводят доказательства для раскрытия темы «Почему нужно беречь книгу?». Пишут сочинение-рассуждение.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61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94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85B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Имена существительные одушевлённые и неодушевлённые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имена существительные одушевлённые и неодушевлённые. Пишут диктант, выделяя одушевлённые имена существительные как члены предложения. Составляют словосочетания и предложения с одушевлёнными и неодушевлёнными именами существительными.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61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95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85B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Имена существительные собственные и нарицательные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имена существительные собственные и нарицательные. Подбирают примеры имён существительных собственных. Записывают текст в форме диалога, выделяя собственные имена существительные. Пишут сжатое изложение. Рассказывают об имени существительном по плану.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96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Род имён существительных.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род имён существительных.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Дополняют данную в учебнике таблицу примерами имён существительных, определение рода которых вызывает затруднения. Составляют словосочетания или предложения, в которых отчётливо выявляется род имён существительных.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97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Имена существительные, которые имеют форму только множественного числа.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имена существительные, имеющие форму только множественного числа.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Выделяют такие имена существительные в текстах, составляют с ними предложения или диалог. Озаглавливают и пересказывают текст, отмечают количество имён существительных в тексте.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98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Имена существительные, которые имеют форму только единственного числа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имена существительные, имеющие форму только единственного числа.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Выделяют такие имена существительные в текстах, составляют с ними предложения. Составляют таблицу для слов, данных в упражнении, распределяя их по группам в соответствии с тем, на какой слог падает ударение.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99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Три склонения имён существительных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тип склонения имён существительных.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Склоняют имена существительные. С учётом полученных знаний составляют новую таблицу на основе данной в учебнике.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Падеж имён существительных.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падеж имён существительных.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Выделяют падежные окончания имён существительных и относящиеся к именам существительным предлоги. Составляют словосочетания с именами существительными в родительном падеже. Анализируют место имён существительных в том или ином падеже в предложении.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101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Правописание гласных в падежных окончаниях существительных в единственном числе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Усваивают правило написания гласных в падежных окончаниях существительных в единственном числе. Применяют усвоенное правило при выполнении упражнений (составляют словосочетания с зависимыми и главными именами существительными, склоняют имена существительные по падежам). Работают дома: слушают по радио сообщение о погоде и письменно пересказывают его. Пишут изложение по тексту упражнения.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102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85B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Множественное число имён существительных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морфологические признаки множественного числа имён существительных. Склоняют имена существительные во множественном числе по падежам. Работают с рисунками. Обозначают условия выбора орфограммы написания мягкого знака после шипящих на конце слова. Анализируют текст.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103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85B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Правописание о — е после шипящих и ц в окончаниях существительных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Усваивают правило написания о — е после шипящих и в окончаниях существительных. Применяют усвоенное правило при выполнении упражнений. Записывают данный текст в форме диалога.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104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Морфологический разбор имени существительного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Характеризуют имя существительное по его морфологическим признакам и синтаксической роли. Выполняют устный и письменный разбор имён существительных.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Повторение.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Отвечают на контрольные вопросы и выполняют задания по теме раздела. Списывают тексты, объясняя знаки препинания, выделяя морфемы, обозначая падежи имён существительных. Пишут диктант из слов с непроверяемым написанием. Пишут сочинение по картине и описывают её устно. Пишут отзыв на устное описание товарища.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98"/>
        </w:trPr>
        <w:tc>
          <w:tcPr>
            <w:tcW w:w="1527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0F36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ИМЯ ПРИЛАГАТЕЛЬНОЕ (10 ч. + 4 ч.)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106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Имя прилагательное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морфологические признаки имени прилагательного,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107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как часть речи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синтаксическую роль.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Анализируют словосочетания, предложения и тексты с именами прилагательными. Составляют предложения с именами прилагательными. Готовят устный рассказ об имени прилагательном как о части речи.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108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Правописание гласных в падежных окончаниях прилагательных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Усваивают правило написания гласных в падежных окончаниях имён прилагательных.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Применяют усвоенное правило при выполнении упражнений. Пишут сочинение-описание. Пишут диктант, выделяя окончания имён прилагательных.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109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Описание животного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Воспринимают описание животного как вариант описания. Пишут изложение по тексту, в котором есть описание животного.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110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Прилагательные полные и краткие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полные и краткие формы имён прилагательных.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Образуют краткие формы имён прилагательных; в предложениях выделяют сказуемые, выраженные краткими прилагательными; составляют предложения и словосочетания с краткими прилагательными. Готовят устное повествование с элементами описания по картине.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Морфологический разбор имени прилагательного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Характеризуют имя прилагательное по его морфологическим признакам и синтаксической роли.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Выполняют устный и письменный разбор имён прилагательных. Пишут сочинение по плану.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112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Повторение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Отвечают на контрольные вопросы и выполняют задания по теме раздела. Работают со словарём: выписывают прилагательные с непроверяемым написанием. Списывают текст, указывают в тексте падежи имён существительных и прилагательных, обозначают орфограммы. Пишут сочинение — описание животного.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113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Имя прилагательное как часть речи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морфологические признаки имени прилагательного, его синтаксическую роль.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Анализируют словосочетания, предложения и тексты с именами прилагательными. Составляют предложения с именами прилагательными. Готовят устный рассказ об имени прилагательном как о части речи.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98"/>
        </w:trPr>
        <w:tc>
          <w:tcPr>
            <w:tcW w:w="1527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0F36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ГЛАГОЛ (19</w:t>
            </w: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ч. + 4 ч.)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27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114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Глагол как часть речи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морфологические признаки глагола, его синтаксическую функцию.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глаголы-сказуемые в предложениях, характеризуют глаголы по времени, лицу, числу. Указывают, как согласуются глаголы-сказуемые с подлежащими.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61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115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  <w:t xml:space="preserve">Не с 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глаголами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Усваивают правило написания </w:t>
            </w:r>
            <w:r w:rsidRPr="00011E73"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  <w:t xml:space="preserve">не 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 глаголами.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Выполняют упражнения, руководствуясь усвоенным правилом. Составляют предложения на тему «Настоящий товарищ (друг)», используя глаголы с</w:t>
            </w:r>
            <w:r w:rsidRPr="00011E73"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  <w:t>не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. Готовят рассказ о признаках глагола как части речи.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116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Рассказ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Работают с иллюстрацией. Отвечают на последовательные вопросы к иллюстрации, создавая устный рассказ. Придумывают свой устный рассказ на юмористическую тему.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61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117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Неопределённая форма глагола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неопределённую и личные формы глагола. Образуют глаголы в неопределённой форме. Составляют памятку, используя глаголы в неопределённой форме. Устно пересказывают текст, озаглавливают его, выписывают из текста глаголы в неопределённой форме. Готовят по плану сообщение о неопределённой форме глагола.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2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118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Правописание -тся и -</w:t>
            </w:r>
            <w:r w:rsidRPr="00011E73"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  <w:t>ться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 глаголах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Усваивают правило написания -</w:t>
            </w:r>
            <w:r w:rsidRPr="00011E73"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  <w:t>тся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 -</w:t>
            </w:r>
            <w:r w:rsidRPr="00011E73"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  <w:t>ться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 глаголах.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Выполняют упражнения, руководствуясь усвоенным правилом.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Заменяют данные в упражнении глаголы близкими по смыслу глаголами с суффиксом -ся. Составляют предложения или связный текст на тему «Если хочешь стать футболистом». Рассуждают на тему, заданную в тексте упражнени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я. Учат стихотворение наизусть.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2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119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Виды глагола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Распознают глаголы совершенного и несовершенного вида.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Подбирают в орфографическом словаре глаголы с приставкой раз- (рас-) у составляют с ними словосочетания. Образуют от данных в упражнениях глаголов глаголы другого вида. Рассматривают рисунки и отвечают на вопросы к ним, употребляя глаголы совершенного и несовершенного видов. Составляют предложения с данными в упражнении глаголами.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2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Буквы е — и в корнях с чередованием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Усваивают правило написания букв е — ив корнях глаголов с чередованием.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Выполняют упражнения, руководствуясь усвоенным правилом.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2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121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Невыдуманный рассказ (о себе)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Знакомятся с рассказом от первого лица.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Анализируют приведённое в упражнении изложение ученика, указывают недочёты, записывают исправленный вариант текста. Готовят устный рассказ на тему «Как я однажды...».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2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122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Время глагола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время глагола.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Описывают происходящее в классе в прошедшем, настоящем и будущем времени. Обозначают вид и время глаголов.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2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123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Прошедшее время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способ образования глаголов прошедшего времени.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Выделяют суффиксы в глаголах в прошедшем времени. Образовывают глаголы в прошедшем времени от неопределённой формы, составляют с ними словосочетания. Записывают примеры глаголов в прошедшем времени, которые часто произносятся неправильно.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2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124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Настоящее время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форму настоящего времени глагола. Составляют связный текст на тему «Сегодня на улице...» или «Новости дня». Составляют словосочетания с глаголами в настоящем времени. Отрабатывают правильное произношение глаголов в настоящем времени.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2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125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Будущее время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форму будущего времени глагола и способ её образования. Готовят устный рассказ на тему «Кто рано встал, тот не потерял». Пишут сочинение о том, как изменится окружающий мир через десять — двадцать лет. Подбирают слова на тему «Спорт».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2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126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Спряжение глаголов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Определяют тип спряжения глаголов. Спрягают глаголы с ударным окончанием, составляют с ними словосочетания или предложения.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2"/>
        </w:trPr>
        <w:tc>
          <w:tcPr>
            <w:tcW w:w="8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127</w:t>
            </w:r>
          </w:p>
        </w:tc>
        <w:tc>
          <w:tcPr>
            <w:tcW w:w="411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Как определить спряжение глагола с безударным личным окончанием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Усваивают правило определения спр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яжения глагола с безударным лич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ным окончанием.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Выполняют упражнения, руководствуясь усвоенным правилом. Готовят устный рассказ по приведённым в учебнике картинкам, предварительно записав глаголы» которые потребуются для рассказа, обозначают спряжение глаголов. Пишут диктант с продолжением. Составляют предложения с однородными сказуемыми, выраженными глаголами в настоящем времени. Описывают рисунок, выделяя используемые глаголы и обозначая их спряжение. Производят наблюдение за движением на улице и пишут по нему сочинение-описание. Подбирают глаголы для описания характера людей. Составляют устный диалог по картинке на тему «Нарушитель».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2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128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Морфологический разбор глагола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Характеризуют глагол по его морфологическим признакам и синтаксической роли.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Выполняют устный и письменный разбор глаголов. Пишут сжатое изложение по тексту упражнения, содержащее не более ста слов. Составляют и разыгрывают диалог.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920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129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Мягкий знак после шипящих в глаголах во</w:t>
            </w:r>
          </w:p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2-м лице единственного числа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Усваивают правило написания мягкого знака после шипящих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глаголах во 2-м лице единственного числа.</w:t>
            </w:r>
          </w:p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Выполняют упражнения, руководствуясь усвоенным правилом. Пишут само диктант: учат стихотворение и записывают его по памяти.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2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130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Употребление времён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Используют в рассказе глаголы в прошедшем, настоящем и будущем времени. Устно продолжают рассказ, употребляя глаголы в настоящем и будущем 11 времени. Пишут по рисункам продолжение спортивного репортажа.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2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131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Повторение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Отвечают на контрольные вопросы и выполняют задания по теме раздела. Готовят рассказ по стихотворению. Составляют словосочетания, схемы предложений. Заполняют и анализируют таблицу. Рассматривают рисунок и составляют устный или письменный рассказ на его основе. Обозначают орфограммы. Пишут диктант. Составляют диктант из слов с непроверяемыми написаниями, данных в разделе.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98"/>
        </w:trPr>
        <w:tc>
          <w:tcPr>
            <w:tcW w:w="1527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0F36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ПОВТОРЕНИЕ И СИСТЕМАТИЗАЦИЯ ИЗУ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ЧЕННОГО (6 ч</w:t>
            </w:r>
            <w:r w:rsidRPr="00011E73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)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799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Разделы науки о языке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Систематизируют знания, полученные при изучении разных разделов науки о языке. Заполняют, анализируют, составляют таблицы. Готовят сообщение на тему «Изучайте русский язык». Указывают лексическое и грамматическое значение слов. Обозначают морфемы в словах. Составляют план сообщения об одной из частей речи. Анализируют тексты. Пишут сочинение.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23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133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Орфограммы в приставках и в корнях слов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Систематизируют орфограммы в приставках и в корнях слов и устанавливают связь между выбором орфограммы и разделами науки о языке. Графически обозначают орфограммы. Заполняют, анализируют, составляют таблицы. Анализируют, списывают текст.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23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134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Орфограммы в окончаниях слов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Систематизируют орфограммы в окончаниях слов и устанавливают связь между выбором орфограммы и разделами науки о языке. Подбирают примеры на изученные орфограммы, составляют таблицу, выписывают слова с орфограммами. Пишут диктант.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5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135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Употребление букв </w:t>
            </w:r>
            <w:r w:rsidRPr="00011E73"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  <w:t xml:space="preserve">ъ 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и </w:t>
            </w:r>
            <w:r w:rsidRPr="00011E73"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  <w:t>ь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Повторяют и систематизируют знания об употреблении букв </w:t>
            </w:r>
            <w:r w:rsidRPr="00011E73"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  <w:t xml:space="preserve">ъ 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 ь. Заполняют таблицы. Обозначают орфограммы. Выбирают имена собственные из текста упражнения.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61"/>
        </w:trPr>
        <w:tc>
          <w:tcPr>
            <w:tcW w:w="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136</w:t>
            </w:r>
          </w:p>
        </w:tc>
        <w:tc>
          <w:tcPr>
            <w:tcW w:w="412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DA03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Знаки препинания в простом и сложном предложении и в предложениях с прямой речью</w:t>
            </w:r>
          </w:p>
        </w:tc>
        <w:tc>
          <w:tcPr>
            <w:tcW w:w="10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Повторяют знания о системе правил употребления знаков препинания в предложении. Списывают тексты, расставляя знаки препинания. Графически выделяют части текста. Учат стихотворение наизусть и записывают его по памяти.</w:t>
            </w:r>
          </w:p>
        </w:tc>
      </w:tr>
      <w:tr w:rsidR="00515C23" w:rsidRPr="0030436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02"/>
        </w:trPr>
        <w:tc>
          <w:tcPr>
            <w:tcW w:w="13312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8A1B0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Общее количество часов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C23" w:rsidRPr="00011E73" w:rsidRDefault="00515C23" w:rsidP="00694F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170</w:t>
            </w:r>
          </w:p>
        </w:tc>
      </w:tr>
    </w:tbl>
    <w:p w:rsidR="00515C23" w:rsidRDefault="00515C23" w:rsidP="00694F73">
      <w:pPr>
        <w:tabs>
          <w:tab w:val="left" w:pos="1335"/>
        </w:tabs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</w:p>
    <w:p w:rsidR="00515C23" w:rsidRPr="00011E73" w:rsidRDefault="00515C23" w:rsidP="00694F73">
      <w:pPr>
        <w:tabs>
          <w:tab w:val="left" w:pos="1335"/>
        </w:tabs>
        <w:spacing w:after="0" w:line="240" w:lineRule="auto"/>
        <w:jc w:val="both"/>
        <w:rPr>
          <w:rFonts w:ascii="Times New Roman" w:hAnsi="Times New Roman"/>
          <w:b/>
          <w:sz w:val="20"/>
          <w:szCs w:val="20"/>
          <w:lang w:eastAsia="ru-RU"/>
        </w:rPr>
      </w:pPr>
    </w:p>
    <w:p w:rsidR="00515C23" w:rsidRPr="00011E73" w:rsidRDefault="00515C23" w:rsidP="00694F73">
      <w:pPr>
        <w:spacing w:line="240" w:lineRule="auto"/>
        <w:jc w:val="center"/>
        <w:rPr>
          <w:rFonts w:ascii="Times New Roman" w:hAnsi="Times New Roman"/>
          <w:b/>
          <w:bCs/>
          <w:sz w:val="20"/>
          <w:szCs w:val="20"/>
        </w:rPr>
      </w:pPr>
      <w:r w:rsidRPr="00011E73">
        <w:rPr>
          <w:rFonts w:ascii="Times New Roman" w:hAnsi="Times New Roman"/>
          <w:b/>
          <w:bCs/>
          <w:sz w:val="20"/>
          <w:szCs w:val="20"/>
        </w:rPr>
        <w:t>Календарно-тематическое планирование</w:t>
      </w:r>
    </w:p>
    <w:tbl>
      <w:tblPr>
        <w:tblW w:w="30344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838"/>
        <w:gridCol w:w="936"/>
        <w:gridCol w:w="1134"/>
        <w:gridCol w:w="1842"/>
        <w:gridCol w:w="1843"/>
        <w:gridCol w:w="2552"/>
        <w:gridCol w:w="141"/>
        <w:gridCol w:w="2835"/>
        <w:gridCol w:w="1878"/>
        <w:gridCol w:w="532"/>
        <w:gridCol w:w="851"/>
        <w:gridCol w:w="14962"/>
      </w:tblGrid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  <w:vMerge w:val="restart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№ урока</w:t>
            </w:r>
          </w:p>
        </w:tc>
        <w:tc>
          <w:tcPr>
            <w:tcW w:w="2070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Дата проведения</w:t>
            </w:r>
          </w:p>
        </w:tc>
        <w:tc>
          <w:tcPr>
            <w:tcW w:w="1842" w:type="dxa"/>
            <w:vMerge w:val="restart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Тема урока</w:t>
            </w:r>
          </w:p>
        </w:tc>
        <w:tc>
          <w:tcPr>
            <w:tcW w:w="1843" w:type="dxa"/>
            <w:vMerge w:val="restart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Виды деятельности (элементы содержания, контроль)</w:t>
            </w:r>
          </w:p>
        </w:tc>
        <w:tc>
          <w:tcPr>
            <w:tcW w:w="7938" w:type="dxa"/>
            <w:gridSpan w:val="5"/>
          </w:tcPr>
          <w:p w:rsidR="00515C23" w:rsidRPr="00011E73" w:rsidRDefault="00515C23" w:rsidP="000F368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Планируемые результаты</w:t>
            </w:r>
          </w:p>
        </w:tc>
        <w:tc>
          <w:tcPr>
            <w:tcW w:w="851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Кодификатор</w:t>
            </w:r>
          </w:p>
        </w:tc>
      </w:tr>
      <w:tr w:rsidR="00515C23" w:rsidRPr="0030436C">
        <w:trPr>
          <w:gridAfter w:val="1"/>
          <w:wAfter w:w="14962" w:type="dxa"/>
          <w:trHeight w:val="153"/>
        </w:trPr>
        <w:tc>
          <w:tcPr>
            <w:tcW w:w="838" w:type="dxa"/>
            <w:vMerge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6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по плану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фактически</w:t>
            </w:r>
          </w:p>
        </w:tc>
        <w:tc>
          <w:tcPr>
            <w:tcW w:w="1842" w:type="dxa"/>
            <w:vMerge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  <w:vMerge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Предметные УУД</w:t>
            </w:r>
          </w:p>
        </w:tc>
        <w:tc>
          <w:tcPr>
            <w:tcW w:w="2835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Метапредметные УУД</w:t>
            </w:r>
          </w:p>
        </w:tc>
        <w:tc>
          <w:tcPr>
            <w:tcW w:w="2410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ЛичностныеУУД</w:t>
            </w:r>
          </w:p>
        </w:tc>
        <w:tc>
          <w:tcPr>
            <w:tcW w:w="851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14531" w:type="dxa"/>
            <w:gridSpan w:val="10"/>
          </w:tcPr>
          <w:p w:rsidR="00515C23" w:rsidRPr="00011E73" w:rsidRDefault="00515C23" w:rsidP="00694F7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Язык и общение ( 2ч+1ч )</w:t>
            </w:r>
          </w:p>
        </w:tc>
        <w:tc>
          <w:tcPr>
            <w:tcW w:w="851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03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Язык и человек. Язык и речь.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Чтение текста, анализ его структуры, пересказ содержания, используя выделенные слова. Работа в группах (сочинение продолжения сказки, моделируя ситуацию диалога).</w:t>
            </w:r>
          </w:p>
        </w:tc>
        <w:tc>
          <w:tcPr>
            <w:tcW w:w="269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Осознавать роль родного языка в жизни человека и общества, основную функцию языка; знать основные особенности устной и письменной речи; различать разные виды речевой деятельности; знать приемы эффективного аудирования в ситуации монологической и диалогической речи; разграничивать устную речь и слушание, письменную речь и чтение.</w:t>
            </w:r>
          </w:p>
        </w:tc>
        <w:tc>
          <w:tcPr>
            <w:tcW w:w="2835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Адекватно воспринимать на слух информационные тексты СМИ; воспроизводить содержание прослушанного текста</w:t>
            </w:r>
          </w:p>
        </w:tc>
        <w:tc>
          <w:tcPr>
            <w:tcW w:w="2410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Осознавать эстетическую ценность русского языка; осознавать необходимость владения русским языком для учебной деятельности; анализировать себя как слушателя.</w:t>
            </w:r>
          </w:p>
        </w:tc>
        <w:tc>
          <w:tcPr>
            <w:tcW w:w="851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Язык и его единицы.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Чтение и анализ текста; работа с текстом упражнения, мини-сочинение.</w:t>
            </w:r>
          </w:p>
        </w:tc>
        <w:tc>
          <w:tcPr>
            <w:tcW w:w="269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Знать, чем отличается устная речь   от  письменной.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Уметь адекватно   понимать   информацию устного и письменного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сообщения,   осознавать  зна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чение родного языка в жизни человека  и общества,  п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онимать, что язык - универсаль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ное средство общения,  сво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бодное    владение    родным языком   -   признак   культуры человека</w:t>
            </w:r>
          </w:p>
        </w:tc>
        <w:tc>
          <w:tcPr>
            <w:tcW w:w="2835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Использовать разные правила и приёмы аудирования в ситуации монологической и диалогической речи; вести самост. поиск информации в СМИ; адекватно воспринимать на слух информационные тексты СМИ.</w:t>
            </w:r>
          </w:p>
        </w:tc>
        <w:tc>
          <w:tcPr>
            <w:tcW w:w="2410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Осознавать необходимость владения русским языком для учебной деятельности; анализировать себя как слушателя.</w:t>
            </w:r>
          </w:p>
        </w:tc>
        <w:tc>
          <w:tcPr>
            <w:tcW w:w="851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694F73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Стили речи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с текстом по определению принадлежности функциональной разновидности языка; анализ текстов с точки зрения целей высказывания; приводят собственные примеры.</w:t>
            </w:r>
          </w:p>
        </w:tc>
        <w:tc>
          <w:tcPr>
            <w:tcW w:w="2693" w:type="dxa"/>
            <w:gridSpan w:val="2"/>
          </w:tcPr>
          <w:p w:rsidR="00515C23" w:rsidRPr="00FA081A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Знать основные признаки раз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говорного,    научного    ст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иля, языка  художественной лите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ратуры,    уметь    опознават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ь стиль,   соответствующий   си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туации общения, теме, целям; преобразовывать текст худож. стиля в научный.</w:t>
            </w:r>
          </w:p>
        </w:tc>
        <w:tc>
          <w:tcPr>
            <w:tcW w:w="2835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информацию из текстов упражнений, определений; вести самост. поиск информации в школьных учебниках; преобразовывать текстовую информацию в форму схемы; строить рассуждение; соблюдать нормы речевого этикета в ситуации приветствия.</w:t>
            </w:r>
          </w:p>
        </w:tc>
        <w:tc>
          <w:tcPr>
            <w:tcW w:w="2410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Стремление к речевому совершенствованию.</w:t>
            </w:r>
          </w:p>
        </w:tc>
        <w:tc>
          <w:tcPr>
            <w:tcW w:w="851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trHeight w:val="285"/>
        </w:trPr>
        <w:tc>
          <w:tcPr>
            <w:tcW w:w="15382" w:type="dxa"/>
            <w:gridSpan w:val="11"/>
          </w:tcPr>
          <w:p w:rsidR="00515C23" w:rsidRPr="00011E73" w:rsidRDefault="00515C23" w:rsidP="00694F73">
            <w:pPr>
              <w:tabs>
                <w:tab w:val="left" w:pos="5250"/>
                <w:tab w:val="center" w:pos="8037"/>
              </w:tabs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Повторение материала, изученного в начальной школе (17ч. +3ч.)</w:t>
            </w:r>
          </w:p>
        </w:tc>
        <w:tc>
          <w:tcPr>
            <w:tcW w:w="14962" w:type="dxa"/>
          </w:tcPr>
          <w:p w:rsidR="00515C23" w:rsidRPr="00011E73" w:rsidRDefault="00515C23" w:rsidP="00694F73">
            <w:pPr>
              <w:tabs>
                <w:tab w:val="left" w:pos="5250"/>
                <w:tab w:val="center" w:pos="8037"/>
              </w:tabs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936" w:type="dxa"/>
          </w:tcPr>
          <w:p w:rsidR="00515C23" w:rsidRPr="00420C04" w:rsidRDefault="00515C23" w:rsidP="006A43FA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Звуки и буквы. Произношение и правописание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по учебнику, знакомство с новыми терминами, транскрибирование слов, самостоятельная работа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Знать, в чем заключается различие между буквой и звуком, что звуки делятся на гласные-согласные,   гласные   бывают ударные и безударные, о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бразуют слоги, согласные делят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ся   на   парные   -   непарные, глухие  - звонкие,   мягкие  -твердые;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   различать буквенный и звуковой состав слова, делить слова на слоги для   переноса,   выделять  на слух звуки и называть их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Строить рассуждение, аргументировать своё мнение; извлекать фактуальную информацию из текстов, содержащих теоретические сведения; пользоваться словарём иностранного языка.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к речевому совершенствованию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Орфограмма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по учебнику, знакомство с новыми терминами, выполнение упражнений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Знать, что такое орфограмма, опознавательные       признаки орфограмм,   уметь   нах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одить орфограммы в разных морфе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мах, дифференцировать их.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к речевому совершенствованию;  осознание необходимости владения русским языком для учебной и других видов деятельности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936" w:type="dxa"/>
          </w:tcPr>
          <w:p w:rsidR="00515C23" w:rsidRPr="00420C04" w:rsidRDefault="00515C23" w:rsidP="006A43FA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Правописание проверяемых и непроверяемых безударных гласных в корне слова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по учебнику, выполнение тренировочных упражнений, проверочная работа, словарная работа, просмотр презентации по теме урока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определение однокоренных слов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подбирать проверочное слово, определять ударение в слове, называть ударные и безударные гласные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извлекать фактуальную информацию из текстов, содержащих теоретические сведения. Пользоваться орфографическим словарём.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к речевому совершенствованию;  осознание необходимости владения русским языком для учебной и других видов деятельности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6.5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Правописание проверяемых согласных в корне слова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с учебником, выполнение упражнений по учебнику, словарная работа, проверочная работа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подбирать проверочное слово, определять ударение в слове, называть ударные и безударные гласные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извлекать фактуальную информацию из текстов, содержащих теоретические сведения. Пользоваться орфографическим словарём.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к речевому совершенствованию;  осознание необходимости владения русским языком для учебной и других видов деятельности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6.5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Правописание непроизносимых согласных в корне слова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по учебнику, словарный диктант, проверочная тестовая работа, выполнение упражнений из учебника, работа со словарём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  безошибочно   писать слова, проверять написанное, опозн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авая    признаки    орфо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граммы. Знать способ проверки непроизносимых  согласных в корне слова и уметь пользоваться им.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извлекать фактуальную информацию из текстов, содержащих теоретические сведения.пользоваться орфографическим словарём.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Стремление к речевому совершенствованию.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6.5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Буквы И, У, А после шипящих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упражнений, отрабатывающих данное правило: вставляют пропущенные буквы, составляют предложения со словами-исключениями из правила; работа со словарём.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  безошибочно   писать слова, проверять написанное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, опознавая    признаки    орфо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граммы. Уметь составлять предложения или связный текст с указанными словами на заданную тему.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извлекать фактуальную информацию из текстов, содержащих теоретические сведения; пользоваться орфографическим словарём.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Стремление к речевому совершенствованию; интерес к созданию собственных текстов.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6.2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Разделительные Ъ и Ь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упражнений, отрабатывающих данное правило; диктант.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правило употребления  разделительных Ъ и Ь.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  опознавать   признаки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орфограммы,      безошибочно писать слова, объяснять при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чину   количественного   несо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ответствия  букв  и  звуков   в словах  с  Ъ,   Ь,   определять функцию   Ь   для   смягчения предшествующей согласной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извлекать фактуальную информацию из текстов, содержащих теоретические сведения; пользоваться орфографическим словарём.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к речевому совершенствованию;  осознание необходимости владения русским языком для учебной и других видов деятельности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6.4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Раздельное написание предлогов с другими словами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упражнений, отрабатывающих данное правило: работа с текстом; выделение орфограмм-букв и орфограмм-пробелов; работа с иллюстрацией (описание ситуации).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 отличать   предлог  от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приставки,       разграничивать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приставки   и   предлоги,   пра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вильно   писать   предлоги   со словами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извлекать фактуальную информацию из текстов, содержащих теоретические сведения; адекватно выражать своё отношение к изображённому на рисунке; создавать письменный текст, соблюдая нормы его построения, свободно, правильно излагая свои мысли; соблюдать в процессе создания текста основные нормы рус.лит. языка.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Стремление к речевому совершенствованию; интерес к созданию собственных текстов.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6.14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FA081A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Текст. Тема текста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упражнений, направленные на анализ текстов с точки зрения смысловой цельности.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основные признаки текста, уметь отличать текст от предложений на тему, уметь строить текст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Вычитывать информацию,представленную в схеме; извлекать фактуальную информацию из текстов, содержащих теоретические сведения; адекватно выражать своё отношение к изображённому на рисунке; создавать письменный текст, соблюдая нормы его построения, свободно, правильно излагая свои мысли; соблюдать в процессе пересказа исходного текста основные нормы рус.лит.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Стремление к речевому совершенствованию;достаточный объём словарного запаса и грамматических средств для изложения исходного текста.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8.1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13-14</w:t>
            </w: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  <w:p w:rsidR="00515C23" w:rsidRPr="00420C04" w:rsidRDefault="00515C23" w:rsidP="006A43FA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0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 xml:space="preserve">РР 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Обучающее изложение (по Г.А. Скребицкому, (упр. 70)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Изложение.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Уметь   передавать   содержа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ние текста от третьего лица, выделять в тексте главну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ю, второстепенную       информа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цию, отвечать на вопросы п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 содержанию,    владеть    изу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чающим видом чтения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Вычитывать информацию, представленную в схеме; извлекать фактуальную информацию из текстов, содержащих теоретические сведения; адекватно выражать своё отношение к изображённому на рисунке; создавать письменный текст, соблюдая нормы его построения, свободно, правильно излагая свои мысли; соблюдать в процессе пересказа исходного текста основные нормы рус.лит. языка и правила правописания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Стремление к речевому совершенствованию;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достаточный объём словарного запаса и грамматических средств для изложения исходного текста.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Части речи. Самостоятельные и служебные части речи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упражнений: характеристика слов с точки зрения принадлежности к той или иной части речи; лингвистическая игра; работа с текстом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   определения    частей речи,       последовательность распознавания   частей   речи, уметь различать части речи по  вопросу,  значению,   мор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фологическим        признакам, приводить свои примеры; определять тему и основную мысль текста; писать сочинение по рисунку.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Вычитывать информацию,представленную в схеме; работать в группах; адекватно воспринимать на слух текст, владеть приёмами аудирования; оценивать чужую речь, преобразовывать визуальную информацию в текстовую; адекватно выражать своё отношение к изображённому на рисунке; создавать письменный текст, соблюдая нормы его построения, свободно, правильно излагая свои мысли; соблюдать в процессе пересказа исходного текста основные нормы рус. лит. языка и правила правописания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Стремление к речевому совершенствованию; интерес к созданию собственных текстов.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4.1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4.2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Глагол Правописание –тся и –ться в глаголах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Составление предложений по рисунку; определение лица и числа глаголов, приведённых в упражнении; ставят глаголы в неопределённую форму. Выполнение упражнений, руководствуясь правилом.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Научиться с помощью вопроса отличать неопределенную форму глагола от формы 3-го лица единственного числа, формировать навыки лингвистического анализа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   находить    глагол    в предложении, определять его время, лицо и число, исполь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 xml:space="preserve">зовать глаголы в речи,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пра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вильно писать гласные в лич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ных окончаниях глаголов, Ь в глаголах 2 лица.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правильно ставить в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просы к глаголу на   -тся, понимать, от какого условия зависит выбор Ь, устно объяс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нять выбор написания.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Вычитывать информацию,представленную в схеме; работать в группах; адекватно воспринимать на слух текст, владеть приёмами аудирования Соблюдать в практике письменного общения изученное орфографическое правило; извлекать фактуальную информацию из текстов, содержащих теоретические сведения; вычитывать информацию, представленную в схеме..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Стремление к речевому совершенствованию; интерес к созданию собственных текстов. Понимание роли русского языка в развитии моральных качеств личности (анализ содержания пословиц из упражнения)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17-18</w:t>
            </w:r>
          </w:p>
        </w:tc>
        <w:tc>
          <w:tcPr>
            <w:tcW w:w="936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  <w:p w:rsidR="00515C23" w:rsidRPr="00420C04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Контрольный диктант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№1 по теме </w:t>
            </w: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«Повторение изученного в н-х классах»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Анализ контрольного диктанта Работа над ошибками.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иктант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Научится воспроизводить приобретенные знания, навыки в конкретной деятельности;</w:t>
            </w:r>
          </w:p>
          <w:p w:rsidR="00515C23" w:rsidRPr="00011E7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объяснять языковые явления, процессы, связи и отношения, выявляемые в ходе работы над ошибками.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Научиться анализировать допущенные ошибки, выполнять работу по их предупреждению. 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формировать речевые действия: использовать адекватные языковые средства для отображения в форме речевых высказываний с целыо планирования, контроля и самооценки;осознавать самого себя как движущую силу своего научения, свою способность к преодолению препятствий и самокоррекции.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формирование навыков само-анализа и самоконтроля.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Личные окончания глаголов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с таблицей; работа с упражнениями: выделение окончаний, составление предложений, определение написания не с глаголами.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правило написания НЕ с глаголом. Уметь опреде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лить написание, спряжение глагола и выбрать гласную в лич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ных окончаниях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извлекать фактуальную информацию из текстов, содержащих теоретические сведения; вычитывать информацию, представленную в схеме.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Стремление к речевому совершенствованию; интерес к созданию собственных текстов.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6.10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.09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Имя существительное как часть речи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Анализ таблиц, выполнение упражнений, направленных на закрепление правила «ь на конце существительных»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Уметь находить имя сущест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вительное в предложениях и тексте,   определять   их   род, число, падеж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вычитывать информацию, представленную в схеме. Соблюдать в практике письменного общения изученное орфографическое правило.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Стремление к речевому совершенствованию; интерес к созданию собственных текстов.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936" w:type="dxa"/>
          </w:tcPr>
          <w:p w:rsidR="00515C23" w:rsidRPr="00032EC2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01.10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Имя прилагательное как часть речи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Составление предложений с именами прилагательными, согласование прилагательных с существительными, выделение в них окончаний, их анализ, работа с репродукцией картины.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   определение    имени прилагательного    как    ч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асти речи. Уметь задавать вопро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сы    от   существительного    к прилагательному,   правильно писать    окончание    прилага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тельных,  определяя   их  род, число, падеж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создавать письм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.текст с учётом замысла.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Стремление к речевому совершенствованию; интерес к созданию собственных текстов.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Местоимение как часть речи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с текстом: выписывают местоимения, определяют его морфологические признаки.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 личные   местоимения, опознавать их в тексте, уметь их употреблять с предлогами в письменной и устной речи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владеть приёмами изучающего чтения худож.текста; адекватно выражать своё отношение к прочитанному; воспроизводить прочитанный текст.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русского языка в развитии моральных качеств личности. Стремление к речевому совершенствованию; интерес к созданию собственных текстов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FA081A">
              <w:rPr>
                <w:rFonts w:ascii="Times New Roman" w:hAnsi="Times New Roman"/>
                <w:b/>
                <w:sz w:val="20"/>
                <w:szCs w:val="20"/>
              </w:rPr>
              <w:t xml:space="preserve">РР 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Основная мысль текста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Анализ заметки и замечаний к ней, её редакция; написание сочинения на заданную тему, иллюстрации к нему. Контрольный опрос.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 определять  основную мысль текста, знать, что обозначают понятия: широкая и узкая тема. Уметь искать суть ценностей,   существующих   в современной культуре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Оценивать чужую письм.речь; высказывать и обосновывать свою точку зрения; создавать письм.текст, соблюдая нормы его построения, свободно, правильно излагая сои мысли; соблюдать в процессе создания текста основные нормы рус. лит.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Интерес к созданию собственных текстов; осознание и определение своих эмоций; достаточный объём словарного запаса и усвоенных грамматических средств для свободного выражения мыслей и чувств при создании текста сочинения в письменной форме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8.1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15382" w:type="dxa"/>
            <w:gridSpan w:val="11"/>
          </w:tcPr>
          <w:p w:rsidR="00515C23" w:rsidRPr="00011E73" w:rsidRDefault="00515C23" w:rsidP="00694F7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>Синтаксис. Пунктуация. Культура речи  (2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5</w:t>
            </w: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>ч+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6</w:t>
            </w: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ч.)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Синтаксис.  Пунктуация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Анализ текстов с точки зрения их смысла и связи слов в предложении и предложений в тексте, с точки зрения роли в них знаков препинания. Списывание текстов, изложение.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видеть границы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предложения,  выделять словосочетания в предложении, на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ходить грамматическую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осно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ву   предложения,    использо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вать точное и выразительн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ое словосочетание   для   дости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жения   ясности,   образности речи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соблюдать в процессе создания текста основные нормы рус.лит.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ответственности за написанное; интерес к созданию сжатой формы исходного текста.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936" w:type="dxa"/>
          </w:tcPr>
          <w:p w:rsidR="00515C23" w:rsidRPr="00420C04" w:rsidRDefault="00515C23" w:rsidP="0066610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 xml:space="preserve"> Обучающее сочинение – описание по картине А.А. Пластова «Летом»</w:t>
            </w:r>
          </w:p>
        </w:tc>
        <w:tc>
          <w:tcPr>
            <w:tcW w:w="1843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Сочинение</w:t>
            </w:r>
          </w:p>
        </w:tc>
        <w:tc>
          <w:tcPr>
            <w:tcW w:w="2552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 формулировать те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му, создавать свой текст по личным впечатлениям и по кар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тине в соответствии с темой, последовательно       излагать мысли,    соблюдать   абзацы, соизмерять части сочинения, научиться    видеть    речевые недочеты   и   грамматические ошибки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преобразовывать визуальную информацию в текстовую; адекватно выражать своё отношение к изображённому на картине; создавать письменный текст, соблюдая нормы его построения, свободно, правильно излагая свои мысли; соблюдать в процессе создания текста основные нормы рус.лит.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осознание и определение своих эмоций; достаточный объём словарного запаса и усвоенных  грамматических средств для выражения мыслей в устной форме.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Словосочетание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Распознать словосочетания в составе предложения, определить главное и зависимые слова в словосочетании; составление собственных словосочетаний.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 строение  словосочетаний, уметь определять главное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 зависимое слово, составлять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схемы словосочетаний.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Находить и исправлять грамматические ошибки в письм.речи; соблюдать в процессе создания текста с учётом замысла и ситуации основные нормы рус.лит. языка.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потребность сохранить чистоту русского языка.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5.1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936" w:type="dxa"/>
          </w:tcPr>
          <w:p w:rsidR="00515C23" w:rsidRPr="00420C04" w:rsidRDefault="00515C23" w:rsidP="00FB4C12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09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 xml:space="preserve">Способы выражения 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грамм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атической связи в словосочетании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Определение границ предложений и способов их передачи в устной и письменной речи. Анализ интонационных конструкций. Выделение грамматической основы предложения.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знаки завершения, понятие грамматической основы. Основные признаки предложения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 Вычитывать информацию, представленную в схеме; работать в группах; адекватно воспринимать на слух текст.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эстетической ценности русского языка; умение чувствовать выразительность речи.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936" w:type="dxa"/>
          </w:tcPr>
          <w:p w:rsidR="00515C23" w:rsidRPr="00420C04" w:rsidRDefault="00515C23" w:rsidP="006A43FA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0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Разбор словосочетания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Выполнять разборы словосочетаний. Характеризуют словосочетания по морфологическим признакам главного слова и средствам грамматической связи.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порядок разбор с/с. Уметь разбирать с/с по образцу, находить с/с в тексте.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определять последовательность действий, работать по плану, оценивать достигнутые результаты.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Способность к самооценке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29-30</w:t>
            </w: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Сжатое изложение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( упр.144)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над сжатием текста. Написание сжатого изложения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способы сжатия текста. Уметь формулировать основную мысль текста, озаглавливать его, строить сжатый текст, отбирать в исходном тексте основное.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Воспроизводить прочитанный худож.текст в сжатом виде в письм.форме; создавать письменный текст, соблюдая нормы его построения, свободно, правильно излагая свои мысли; соблюдать в процессе пересказа исходного текста основные нормы рус.лит.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ответственности за написанное; интерес к созданию сжатой формы исходного текста.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31</w:t>
            </w:r>
          </w:p>
        </w:tc>
        <w:tc>
          <w:tcPr>
            <w:tcW w:w="936" w:type="dxa"/>
          </w:tcPr>
          <w:p w:rsidR="00515C23" w:rsidRPr="00420C04" w:rsidRDefault="00515C23" w:rsidP="00685B34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Предложение. Виды предложений по цели высказывания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 на определение видов предложений по цели высказывания, характеристика их смысловых и интонационных особенностей. Моделирование интонационной окраски различных по цели высказывания предложений.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виды предложений по цели высказывания, особенности интонации предложений. Уметь распознавать виды предложений по цели высказывания, правильно оформлять их пунктуационно.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адекватно воспринимать на слух предложения с разным интонационным рисунком; способность оценивать чужую речь с точки зрения передачи заданной информации; создавать разные по цели высказывания предлож. с учётом речевой ситуации.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ответственности за написанное; интерес к созданию сжатой формы исходного текста; умение чувствовать выразительность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5.2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936" w:type="dxa"/>
          </w:tcPr>
          <w:p w:rsidR="00515C23" w:rsidRPr="00420C04" w:rsidRDefault="00515C23" w:rsidP="00685B34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Виды предложений по интонации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Распознавание предложений по эмоциональной окраске. Работа в парах.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виды предложений по интонации, об их пунктуационном оформлении. Уметь распознавать виды предложений по интонации, правильно оформлять их пунктуационно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адекватно воспринимать на слух предложения с разной эмоциональной окраской; способность оценивать чужую речь с точки зрения передачи восклицательной информации в высказывании.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ответственности за произнесённое; умение чувствовать выразительность речи.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33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Члены предложения. Главные члены предложения. Подлежащее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упражнений, направленных на отработку определения главных и второстепенных членов предложений, выделение грамматической основы, определение признаков и способов выражения подлежащего и его связи со сказуемым.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что составляет грамматическую основу предложения, о способах выражения подлежащего.Уметь разграничивать грамматическую основу предложения и второстепенные члены.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к речевому совершенствованию;  осознание необходимости владения русским языком для учебной и других видов деятельности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Сказуемое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Определение видов сказуемого и способов его выражения.. Описание действий человека при помощи глаголов-сказуемых.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 способах выражения сказуемого. Уметь находить в грамматической основе сказуемое.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соблюдать в процессе пересказа текста основные нормы рус.лит. языка и правила правописания; воспроизводить прочитанный худож. текст в письм. форме.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пересказу исходного текста; стремление к речевому совершенствованию ; достаточный объём словарного запаса и усвоенных  грамматических средств для выражения мыслей в письменной форме.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936" w:type="dxa"/>
          </w:tcPr>
          <w:p w:rsidR="00515C23" w:rsidRPr="00420C04" w:rsidRDefault="00515C23" w:rsidP="00685B34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Тире между подлежащим и сказуемым.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упражнений, направленных на отработку навыка определения главных членов предложения и постановки тире между ними.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Опознавательный признак употребления тире как знака разделения между главными членами предложения. Уметь правильно ставить знак препинания в соответствии с изученным правилом.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пользоваться толковым словарём.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к речевому совершенствованию;  осознание необходимости владения русским языком для учебной и других видов деятельности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7.16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Нераспространённые и распространённые предложения. 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Различать распространённые и нераспространенные предложения, составлять нераспространенные предложения и распространять их однородными членами.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Определение распространённых и нераспространённых предложений. Разграничивать распространённые и нераспространённые предложения.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вычитывать информацию, представленную в схеме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Понимание русского языка как национально-культурной ценности русского народа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5.5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37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Второстепенные члены предложения. Дополнение</w:t>
            </w:r>
          </w:p>
        </w:tc>
        <w:tc>
          <w:tcPr>
            <w:tcW w:w="1843" w:type="dxa"/>
          </w:tcPr>
          <w:p w:rsidR="00515C23" w:rsidRDefault="00515C23" w:rsidP="00E62F31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 xml:space="preserve">Выполнение упражнений, связанных с отработкой нахождения </w:t>
            </w:r>
            <w:r>
              <w:rPr>
                <w:rFonts w:ascii="Times New Roman" w:hAnsi="Times New Roman"/>
                <w:sz w:val="20"/>
                <w:szCs w:val="20"/>
              </w:rPr>
              <w:t>дополнений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 xml:space="preserve"> в предложении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515C23" w:rsidRPr="00011E73" w:rsidRDefault="00515C23" w:rsidP="00E62F31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рупповая работа(анализ предложений), составление плана по содержанию материала учебника, проектирование выполнения д/з.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определение понятия «дополнение», способы его выражения. Уметь находить дополнения в предложении, разграничивать подлежащее и дополнение.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вычитывать информацию, представленную в схеме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Формирование устойчивой мотивации к обучению на основе алгоритма выполнения задачи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Определение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упражнений, связанных с отработкой нахождения определений в предложении, выделение их графически, распространение предложений определениями.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Определение понятия «определение», способы его выражения. Находить определения в предложении, обозначать как член предложения.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строить рассуждение, обосновывать свою точку зрения.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Стремиться к совершенствованию собственной речи.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39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Обстоятельство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упражнений, связанных с отработкой нахождения обстоятельств в предложении, выделение их графически, распространение предложений обстоятельствами.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Определение понятия «обстоятельство», способы его выражения. Находить обстоятельства в предложении, обозначать как член предложения.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вычитывать информацию, представленную в схемах.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Уважительное отношение к родному языку.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.10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Знаки препинания в предложениях с однородными членами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Характеристика предложений с однородными членами. Определение интонационных и пунктуационных особенностей предложений с однородными членами. Определение обобщающих слов перед однородными членами предложения и знак препинания (двоеточие) после обобщающего слова. Составление предложений с однородными членами, подбирают обобщающие слова.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определение однородных членов предложения, об интонации перечисления. Находить однородные члены, составлять с ними предложения.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вычитывать информацию, представленную в схемах; адекватно воспринимать на слух текстов с определёнными заданием.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к речевому совершенствованию;  осознание необходимости владения русским языком для учебной и других видов деятельности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7.2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41</w:t>
            </w:r>
          </w:p>
        </w:tc>
        <w:tc>
          <w:tcPr>
            <w:tcW w:w="936" w:type="dxa"/>
          </w:tcPr>
          <w:p w:rsidR="00515C23" w:rsidRPr="00A6706D" w:rsidRDefault="00515C23" w:rsidP="00A6706D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06.11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Обобщающие слова в предложениях с однородными членами предложения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Определение обобщающих слов перед однородными членами предложения и знак препинания (двоеточие) после обобщающего слова. Составление предложений с однородными членами, подбирают обобщающие слова.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определение однородных членов предложения, об интонации перечисления. Находить однородные члены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вычитывать информацию, представленную в схемах; адекватно воспринимать на слух текстов с определёнными заданием.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к речевому совершенствованию;  осознание необходимости владения русским языком для учебной и других видов деятельности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7.7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42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Предложения с обращением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Опознают и правильно интонируют предложения с обращениями, выбирая уместный тон обращения. Составляют предложения с обращениями.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Определение «обращения», правило постановки знаков препинания в предложениях с обращениями.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вычитывать информацию, представленную в схемах; адекватно использовать разные формы обращения в заданных речевых ситуациях; оценивать уместность формы обращения с учётом речевой ситуации; способность участвовать в речевом обращении, соблюдая нормы речевого этикета.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ответственности за произнесённое; умение чувствовать выразительность речи.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43</w:t>
            </w:r>
          </w:p>
        </w:tc>
        <w:tc>
          <w:tcPr>
            <w:tcW w:w="936" w:type="dxa"/>
          </w:tcPr>
          <w:p w:rsidR="00515C23" w:rsidRPr="00420C04" w:rsidRDefault="00515C23" w:rsidP="00685B34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Письмо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с жанром письма. Написание письма товарищу.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 том, какими могут быть письма, стили речи. Определять к какому стилю речи относится текст.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преобразовывать визуальную информацию в текстовую; способность адекватно выражать своё отношение к изображённому на рисунке; создавать письменный текст соблюдая нормы его построения, свободно, правильно излагая свои мысли; соблюдать в процессе создания текста основные нормы русского литературного языка и правила правописания; оценивать чужую письменную речь; высказывать и обосновывать свою точку зрения.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совершенствованию; достаточный объём словарного запаса и грамматических средств для свободного выражения мыслей и чувств при создании текста письма, текста по рисунку.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44-45</w:t>
            </w:r>
          </w:p>
        </w:tc>
        <w:tc>
          <w:tcPr>
            <w:tcW w:w="936" w:type="dxa"/>
          </w:tcPr>
          <w:p w:rsidR="00515C23" w:rsidRDefault="00515C23" w:rsidP="002B316E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09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.11</w:t>
            </w:r>
          </w:p>
          <w:p w:rsidR="00515C23" w:rsidRPr="002B316E" w:rsidRDefault="00515C23" w:rsidP="002B316E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12.11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FE49DF">
              <w:rPr>
                <w:rFonts w:ascii="Times New Roman" w:hAnsi="Times New Roman"/>
                <w:b/>
                <w:sz w:val="20"/>
                <w:szCs w:val="20"/>
              </w:rPr>
              <w:t>Контрольное сочинение – описание по картине Ф.П. Решетникова «Мальчишки»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Сочинение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 способах раскрытия основной мысли в сочинении по картине. Уметь составлять рассказ-повествование на основе жанровой картины.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преобразовывать визуальную информацию в текстовую; способность адекватно выражать своё отношение к изображенному на картине; создавать письменный текст, соблюдая нормы его построения, свободно, правильно излагая свои мысли; соблюдать в процессе создания текста основные нормы русского литературного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совершенствованию; достаточный объём словарного запаса и грамматических средств для свободного выражения мыслей и чувств при создании текста сочинений в письменной форме.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400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46</w:t>
            </w:r>
            <w:r>
              <w:rPr>
                <w:rFonts w:ascii="Times New Roman" w:hAnsi="Times New Roman"/>
                <w:bCs/>
                <w:sz w:val="20"/>
                <w:szCs w:val="20"/>
              </w:rPr>
              <w:t>-</w:t>
            </w: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47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.11</w:t>
            </w:r>
          </w:p>
          <w:p w:rsidR="00515C23" w:rsidRPr="002B316E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14.11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>Контрольный диктант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№2</w:t>
            </w: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по теме «Синтаксис простого предложения»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Анализ ошибок, допущенных в контрольном диктанте. Работа над ошибками.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Написание диктанта</w:t>
            </w:r>
          </w:p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Выполнение работы над ошибками.</w:t>
            </w:r>
          </w:p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52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анализировать допущенные ошибки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66103">
            <w:pPr>
              <w:spacing w:line="240" w:lineRule="auto"/>
              <w:ind w:left="113" w:right="113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Адекватно оценивать свои достижения, осознавать возникающие трудности и стараться искать способы их преодоления. Вносить необходимые дополнения и изменения в план и способ действия. Формулировать собственное мнение</w:t>
            </w:r>
          </w:p>
        </w:tc>
        <w:tc>
          <w:tcPr>
            <w:tcW w:w="1878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самосовершенствованию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961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48-49</w:t>
            </w:r>
          </w:p>
        </w:tc>
        <w:tc>
          <w:tcPr>
            <w:tcW w:w="936" w:type="dxa"/>
          </w:tcPr>
          <w:p w:rsidR="00515C23" w:rsidRPr="002B316E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15.11</w:t>
            </w:r>
          </w:p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Знаки препинания в сложном предложении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Синтаксический разбор сложного предложения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Различать простые и сложные предложения в тексте, читать их схемы, определять границы частей в сложном предложении, составлять предложения по указанным схемам.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определять последовательность действий, работать по плану, оценивать достигнутые результаты; высказывать и обосновывать свою точку зрения.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чтению.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5.8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50-51</w:t>
            </w: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.11</w:t>
            </w:r>
          </w:p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Прямая речь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Знаки препинания в предложениях с прямой речью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Выделение в предложениях прямой речи после слов автора и пред ними, объяснение знаков препинания. Составление предложений с прямой речью, их схем.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что такое прямая речь и слова автора. Уметь разграничивать прямую речь и слова автора, составлять схемы предложений с прямой речью.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вычитывать информацию, представленную в схемах; способность участвовать в речевом общении, соблюдая нормы речевого этикета.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ответственности за произнесённое и написанное.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7.10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52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Диалог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Различение предложений с прямой речью и диалог. Оформление диалога в письменной речи. Работа в группе. Моделирование диалога (описание происходящего на картине).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Знать, что такое диалог, реплика, правила постановки знаков препинания при диалоге. Уметь распознавать диалог, отличать его от прямой речи.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способность участвовать в речевом общении, соблюдая нормы речевого этикета; работать в группе, коммуникативно взаимодействовать с одноклассниками в процессе совместного выполнения задания; приходить к общему решению в совместной деятельности; создавать диалоги с учетом речевой ситуации.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ответственности за произнесенное и написанное; интерес к созданию собственного текста-диалога, к ведению диалога.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53-54</w:t>
            </w:r>
          </w:p>
        </w:tc>
        <w:tc>
          <w:tcPr>
            <w:tcW w:w="936" w:type="dxa"/>
          </w:tcPr>
          <w:p w:rsidR="00515C23" w:rsidRDefault="00515C23" w:rsidP="00685B3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.11</w:t>
            </w:r>
          </w:p>
          <w:p w:rsidR="00515C23" w:rsidRPr="002D6079" w:rsidRDefault="00515C23" w:rsidP="00685B3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23.11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 xml:space="preserve">Контрольный диктант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№3 </w:t>
            </w: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по теме «Синтаксис и пунктуация»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Анализ ошибок, допущенных в контрольном диктанте. Работа над ошибками.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Написание диктанта и выполнение грамматического задания.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работы над ошибками.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Проверить степень усвоения пройденного материала; проверить орфографические и пунктуационные навыки; выявить наиболее часто встречающиеся в диктанте ошибки и отработать их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Способность осуществлять самоконтроль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Способность к самооценке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15382" w:type="dxa"/>
            <w:gridSpan w:val="11"/>
          </w:tcPr>
          <w:p w:rsidR="00515C23" w:rsidRPr="00011E73" w:rsidRDefault="00515C23" w:rsidP="00694F7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>Фонетика. Орфоэпия. Графика. Орфография. Культура речи.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(13ч+5</w:t>
            </w: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>ч.)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Фонетика. Гласные звуки.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Анализ схемы, демонстрирующей группы звуков речи в русском языке. Составление таблицы «Гласные звуки».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Предмет изучения фонетики, о смыслоразличительной роли звуков. Уметь различать гласные и согласные звуки по способу образования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извлекать информацию, представленную в схеме; преобразовывать информацию из текстовой формы в форму таблицы.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изучению языка.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56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Согласные звуки. Согласные твёрдые и мягкие.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 на распознавание звуков. Работа с текстом.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об образовании согласных звуков, перечень согласных звуков. Различать согласные по твёрдости-мягкости.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пары согласных звуков по  твёрдости-мягкости, непарные согласные. Уметь различать согласные по твёрдости-мягкости, называть пары согласных.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оценивать чужую речь; осуществлять самоконтроль за произношением отдельных слов и звуков в потоке речи.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изучению языка; стремление к совершенствованию собственной речи; интерес к созданию текста в письменной форме.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57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Позиционные чередования гласных и согласных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Анализ и применение правила проверки безударной гласной и проверяемых согласных в корне слова с точки зрения позиционного чередования.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Сильные и слабые позиции гласных и согласных. Правильно произносить указанные слова.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оценивать чужую речь; осуществлять самоконтроль за произношением отдельных слов и звуков в потоке речи.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изучению языка; стремление к совершенствованию собственной речи; интерес к созданию текста в письменной форме.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58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 xml:space="preserve">РР 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Повествование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Структуру текста типа повествование. Определять ведущий тип речи, составлять план, пересказывать текст.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Воспроизводить прочитанный художественный текст в письменной форме; способность сохранять логичность, связанность, соответствие теме при воспроизведении исходного текста; соблюдать в процессе письменного пересказа текста основные нормы русского литературного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изучению языка; стремление к совершенствованию собственной речи;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59-60</w:t>
            </w:r>
          </w:p>
        </w:tc>
        <w:tc>
          <w:tcPr>
            <w:tcW w:w="936" w:type="dxa"/>
          </w:tcPr>
          <w:p w:rsidR="00515C23" w:rsidRDefault="00515C23" w:rsidP="002D6079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30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  <w:p w:rsidR="00515C23" w:rsidRPr="002D6079" w:rsidRDefault="00515C23" w:rsidP="002D6079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03.12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 xml:space="preserve">РР 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Обучающее изложение с элементами описания (К.Г. Паустовский «Шкатулка»)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Написание изложения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понятие «описание», особенности описания в научном и разговорном стиле Уметь редактировать текст ученика, письменно описывать предмет в разговорном стиле.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создавать письменный текст, соблюдая нормы его построения, свободно, правильно излагая свои мысли; соблюдать в процессе создания текста основные нормы русского литературного языка и правила правописания; способность оценивать и редактировать чужие тексты в письменной форме.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совершенствованию; достаточный объём словарного запаса и грамматических средств для свободного выражения мыслей и чувств при создании текста сочинения в письменной форме.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61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Согласные звонкие и глухие.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Характеристика согласных звуков. Выполнение упражнений на повторение пунктуации и орфографии. Заучивание стихотворения наизусть и его декламация.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Перечень пар согласных по глухости и звонкости согласных, непарные согласные. Различать согласные по глухости-звонкости.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62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Графика. Алфавит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Анализ и объяснение важности графики и каллиграфии.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 различии между звуками и буквами, знать русский алфавит и его значение. Уметь отличать устную речь от письменной, воспроизводить алфавит наизусть.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осознавать значение письма в жизни человека и общества; работать с орфографическим словарём.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изучению языка.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63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Обозначение мягкости согласного звука с помощью мягкого знака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Анализ орфографических правил, связанных с употреблением мягкого знака. Распределить слова на группы согласно виду орфограммы. Диктант. Составление текста на основе словосочетаний, данных в диктанте.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правило употребления и неупотребления Ь для обозначения мягкости согласных. Уметь находить в словах мягкий согласный.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пользоваться орфографическим словарём.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6.4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64-65</w:t>
            </w: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Двойная роль букв Е, Ё, Ю, Я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 xml:space="preserve">Фонетический анализ слов, в которых буквы </w:t>
            </w:r>
            <w:r w:rsidRPr="00011E73">
              <w:rPr>
                <w:rFonts w:ascii="Times New Roman" w:hAnsi="Times New Roman"/>
                <w:i/>
                <w:sz w:val="20"/>
                <w:szCs w:val="20"/>
              </w:rPr>
              <w:t>е, ё, ю, я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 xml:space="preserve"> обозначают два звука или мягкость предыдущего согласного.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 звуковом значении букв Е,Ё, Ю,Я в разных фонетических позициях. Различать звуковое значение букв Е,Ё, Ю,Я в разных фонетических позициях.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66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Орфоэпия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Анализ и оценивание речи с орфоэпической точки зрения, исправление произносительных и орфографических ошибок.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предмет изучения орфоэпии. Уметь правильно произносить указанные слова.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соблюдать в практике речевого общения основные орфоэпические нормы; оценивать чужую речь с точки зрения соблюдения произносительных норм.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изучению языка; способность к самооценке на основе наблюдения за собственной речью.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67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Фонетический разбор слова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Фонетический разбор.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порядок фонетического разбора слова. Уметь производить фонетический разбор слова.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определять последовательность действий, работать по плану.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Интерес к изучению языка на основе наблюдений за собственной речью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1.2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68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Повторение по теме «Фонетика. Орфоэпия. Графика.»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Контрольный опрос и выполнений заданий по темам раздела.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Весь материал по разделу. Производить фонетический разбор слова.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преобразовывать визуальную информацию в текстовую; способность адекватно выражать своё отношение к изображённому на картине; создавать устный текст, соблюдая нормы его построения.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совершенствованию; достаточный объём словарного запаса и грамматических средств при создании текста сочинения в устной форме.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990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69</w:t>
            </w:r>
            <w:r>
              <w:rPr>
                <w:rFonts w:ascii="Times New Roman" w:hAnsi="Times New Roman"/>
                <w:sz w:val="20"/>
                <w:szCs w:val="20"/>
              </w:rPr>
              <w:t>-</w:t>
            </w: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70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Контрольный диктант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№4 </w:t>
            </w: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 xml:space="preserve"> по те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ме «Фонетика. Орфоэпия. Графика</w:t>
            </w: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»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Анализ ошибок, допущенных в контрольном диктанте. Работа над ошибками.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Написание диктанта.</w:t>
            </w:r>
          </w:p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Выполнение работы над ошибками.</w:t>
            </w:r>
          </w:p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Проверка степени усвоения пройденного материала; проверка орфографических и пунктуационных навыков</w:t>
            </w:r>
          </w:p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анализировать допущенные ошибки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Способность осуществлять самоконтроль</w:t>
            </w:r>
          </w:p>
          <w:p w:rsidR="00515C23" w:rsidRPr="00011E73" w:rsidRDefault="00515C23" w:rsidP="00666103">
            <w:pPr>
              <w:spacing w:line="240" w:lineRule="auto"/>
              <w:ind w:left="113" w:right="113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Адекватно оценивать свои достижения, осознавать возникающие трудности и стараться искать способы их преодоления. Вносить необходимые дополнения и изменения в план и способ действия. Формулировать собственное мнение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Способность к самооценке</w:t>
            </w:r>
          </w:p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самосовершенствованию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3650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71-72</w:t>
            </w: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 xml:space="preserve"> Подготовка к сочинению – описанию предметов, изображенных на картине Ф.П. Толстого «Цветы, фрукты, птица»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 xml:space="preserve"> Сочинение. Описание предметов, изображенных на картине Ф.П. Толстого «Цветы, фрукты, птица»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Написание сочинения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Знакомство с натюрмортом, композиция. Устно описывать предметы, изображённые на картине.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преобразовывать визуальную информацию в текстовую; способность адекватно выражать своё отношение к изображённому на картине; создавать устный текст, соблюдая нормы его построения.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совершенствованию; достаточный объём словарного запаса и грамматических средств при создании текста сочинения в устной форме.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15382" w:type="dxa"/>
            <w:gridSpan w:val="11"/>
          </w:tcPr>
          <w:p w:rsidR="00515C23" w:rsidRPr="00011E73" w:rsidRDefault="00515C23" w:rsidP="00694F7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Лексика. Культура речи. (10ч+4</w:t>
            </w: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ч.)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73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0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Слово и его лексическое значение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со словами, с их лексическим и грамматическим значением, использование толковых словарей. Работа с текстом: озаглавить, составить план текста, анализ структуры и содержания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функцию слова в языке, понятия «ЛЗС» и «ГЗС». Уметь пользоваться толковым словарём.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осознавать роль слова для выражения мыслей, эмоций; пользоваться толковым словарём (находить словарные статьи, извлекать из них нужную информацию).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лексического богатства русского языка, гордость за язык; стремление к речевому самосовершенствованию.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74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6" w:type="dxa"/>
          </w:tcPr>
          <w:p w:rsidR="00515C23" w:rsidRPr="007C02CE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Однозначные и многозначные слова.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Составить словосочетания с многозначными словами, используя разные значения. Работа с текстом, иллюстрациями к нему.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Понятия «однозначные» и «многозначные» слова Распознавать однозначные и многозначные слова среди данных.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осознавать роль слова для выражения мыслей, эмоций; пользоваться толковым словарём (находить словарные статьи, извлекать из них нужную информацию); способность создавать письменный текст, соблюдая нормы его построения, свободно, правильно излагая свои мысли.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лексического богатства русского языка, гордость за язык; стремление к речевому самосовершенствованию; интерес к созданию собственных текстов; достаточный объём словарного запаса и грамматических средств для свободного выражения мыслей и чувств при создании текста сочинения в письменной форме.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  <w:p w:rsidR="00515C23" w:rsidRPr="00011E7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Прямое и переносное значение слова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с толковыми словарями: выбрать слова, имеющие переносное и прямое значение, составить словосочетания, предложения.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 прямом и переносном значении слов. Уметь находить слова с переносным значением в тексте и толковом словаре.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осознавать роль слова для выражения мыслей, эмоций; пользоваться толковым словарём (находить словарные статьи, извлекать из них нужную информацию).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лексического богатства русского языка, гордость за язык; стремление к речевому самосовершенствованию.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3537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76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6" w:type="dxa"/>
          </w:tcPr>
          <w:p w:rsidR="00515C23" w:rsidRPr="007C02CE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 xml:space="preserve">Омонимы. 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30436C" w:rsidRDefault="00515C23" w:rsidP="00694F73">
            <w:pPr>
              <w:spacing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30436C">
              <w:rPr>
                <w:rFonts w:ascii="Times New Roman" w:hAnsi="Times New Roman"/>
                <w:iCs/>
                <w:sz w:val="20"/>
                <w:szCs w:val="20"/>
              </w:rPr>
              <w:t>Овладеть сведениями об омонимах и паронимах. Опознавать омонимы и паронимы. Различать омонимы и многозначные слова.Оценивать уместность и точность использования слов в тексте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iCs/>
                <w:color w:val="000000"/>
                <w:sz w:val="20"/>
                <w:szCs w:val="20"/>
                <w:lang w:eastAsia="ar-SA"/>
              </w:rPr>
              <w:t>Проявление активности во взаимодействии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для решения коммуникативных и познавательных задач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понятие «омонимы», о роли омонимов в речи. Уметь находить омонимы в тексте и толковом словаре.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осознавать роль слова для выражения мыслей, эмоций; пользоваться толковым словарём (находить словарные статьи, извлекать из них нужную информацию).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лексического богатства русского языка, гордость за язык; стремление к речевому самосовершенствованию.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2.2</w:t>
            </w:r>
          </w:p>
        </w:tc>
      </w:tr>
      <w:tr w:rsidR="00515C23" w:rsidRPr="0030436C">
        <w:trPr>
          <w:gridAfter w:val="1"/>
          <w:wAfter w:w="14962" w:type="dxa"/>
          <w:trHeight w:val="2990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77-78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  <w:p w:rsidR="00515C23" w:rsidRPr="00011E7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Синонимы. Синонимы, их роль в речи</w:t>
            </w:r>
          </w:p>
        </w:tc>
        <w:tc>
          <w:tcPr>
            <w:tcW w:w="1843" w:type="dxa"/>
          </w:tcPr>
          <w:p w:rsidR="00515C23" w:rsidRPr="0030436C" w:rsidRDefault="00515C23" w:rsidP="00694F73">
            <w:pPr>
              <w:spacing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30436C">
              <w:rPr>
                <w:rFonts w:ascii="Times New Roman" w:hAnsi="Times New Roman"/>
                <w:iCs/>
                <w:sz w:val="20"/>
                <w:szCs w:val="20"/>
              </w:rPr>
              <w:t>Опознавать синонимы, устанавливать смысловые и стилистические различия синонимов. Использовать синонимы в речи.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iCs/>
                <w:sz w:val="20"/>
                <w:szCs w:val="20"/>
              </w:rPr>
              <w:t>Подбирать синонимы для  устранения повторов в тексте и более точного и успешного решения коммуникативной задачи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552" w:type="dxa"/>
          </w:tcPr>
          <w:p w:rsidR="00515C23" w:rsidRPr="0030436C" w:rsidRDefault="00515C23" w:rsidP="00694F73">
            <w:pPr>
              <w:spacing w:line="240" w:lineRule="auto"/>
              <w:jc w:val="both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Способность к самооценке на основе критериев успешной учебной деятельности</w:t>
            </w:r>
          </w:p>
          <w:p w:rsidR="00515C23" w:rsidRPr="0030436C" w:rsidRDefault="00515C23" w:rsidP="00694F73">
            <w:pPr>
              <w:spacing w:line="240" w:lineRule="auto"/>
              <w:jc w:val="both"/>
              <w:rPr>
                <w:rFonts w:ascii="Times New Roman" w:hAnsi="Times New Roman"/>
                <w:i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понятие «синонимы», о роли синонимов в речи. Уметь находить синонимы в тексте и толковом словаре.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сопоставлять и сравнивать речевые высказывания с точки зрения их содержания, стилистических особенностей и использования языковых средств.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лексического богатства русского языка, гордость за язык; стремление к речевому самосовершенствованию.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2.2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79-80</w:t>
            </w:r>
          </w:p>
        </w:tc>
        <w:tc>
          <w:tcPr>
            <w:tcW w:w="936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.12</w:t>
            </w:r>
          </w:p>
          <w:p w:rsidR="00515C23" w:rsidRPr="009D409D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29.12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Подготовка к сочинению по картине И.Е. Грабаря «Февральская лазурь»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Контрольное сочинение – описание по картине «Февральская лазурь».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Сочинение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об описании предмета с использованием синонимов-прилагательных. Уметь описывать предмет с использованием синонимов-прилагательных.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преобразовывать визуальную информацию в текстовую; способность адекватно выражать своё отношение к изображённому на картине; создавать устный текст, соблюдая нормы его построения; соблюдать в процессе создания текста основные нормы русского литературного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совершенствованию; достаточный объём словарного запаса и грамматических средств для свободного выражения мыслей и чувств при создании текста сочинения в письменной форме.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760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81-82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6" w:type="dxa"/>
          </w:tcPr>
          <w:p w:rsidR="00515C23" w:rsidRPr="007C02CE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.01</w:t>
            </w:r>
          </w:p>
          <w:p w:rsidR="00515C23" w:rsidRPr="009D409D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14.01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A75D2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Подготовка к подробному изложению по тексту К. Паустовского «Первый снег»</w:t>
            </w:r>
            <w:r>
              <w:rPr>
                <w:rFonts w:ascii="Times New Roman" w:hAnsi="Times New Roman"/>
                <w:sz w:val="20"/>
                <w:szCs w:val="20"/>
              </w:rPr>
              <w:t>(по упр.375)</w:t>
            </w:r>
          </w:p>
          <w:p w:rsidR="00515C23" w:rsidRPr="00BA75D2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BA75D2">
              <w:rPr>
                <w:rFonts w:ascii="Times New Roman" w:hAnsi="Times New Roman"/>
                <w:b/>
                <w:sz w:val="20"/>
                <w:szCs w:val="20"/>
              </w:rPr>
              <w:t xml:space="preserve">Подробное изложение по тексту  </w:t>
            </w:r>
          </w:p>
          <w:p w:rsidR="00515C23" w:rsidRPr="00011E73" w:rsidRDefault="00515C23" w:rsidP="007748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A75D2">
              <w:rPr>
                <w:rFonts w:ascii="Times New Roman" w:hAnsi="Times New Roman"/>
                <w:b/>
                <w:sz w:val="20"/>
                <w:szCs w:val="20"/>
              </w:rPr>
              <w:t>К. Паустовского «Первый снег»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Изложение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по упр.375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 роли деталей в художественном описании предмета. Уметь составлять план исходного текста.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Воспроизводить прочитанный художественный текст в письменной форме; способность сохранять логичность, связность соответствие теме при воспроизведении исходного текста; соблюдать в процессе письменного пересказа текста основные нормы русского литературного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Интерес к пересказу исходного текста в устной форме; интерес к ведению диалога с автором текста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83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Антонимы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. 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Описать с помощью антонимов происходящее на рисунке. Охарактеризовать названных в упражнении животных с помощью антонимов. Диктант. Работа со словарём.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Понятие «антонимы», о роли антонимов в речи. Находить антонимы в предложениях, подбирать антонимы к указанным словам.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лексического богатства русского языка, гордость за язык; стремление к речевому самосовершенствованию.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2.2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84</w:t>
            </w:r>
          </w:p>
        </w:tc>
        <w:tc>
          <w:tcPr>
            <w:tcW w:w="936" w:type="dxa"/>
          </w:tcPr>
          <w:p w:rsidR="00515C23" w:rsidRPr="00420C04" w:rsidRDefault="00515C23" w:rsidP="009D409D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Повторение по теме «Лексика. Культура речи»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Контрольный опрос и выполнений заданий по темам раздела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Весь материал по разделу. Применять полученные знания на практике.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вести самостоятельный поиск информации; способность определять цель своей деятельности, действовать по плану, оценивать достигнутые результаты.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185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85-86</w:t>
            </w: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.01</w:t>
            </w:r>
          </w:p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Контрольный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диктант</w:t>
            </w: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по теме  «Лексика»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Анализ ошибок, допущенных в контрольном диктанте. Работа над ошибками.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контрольного  теста. Работа над ошибками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Применять полученные знания на практике.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Научиться анализировать допущенные ошибки, выполнять работу по предупреждению ошибок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15382" w:type="dxa"/>
            <w:gridSpan w:val="11"/>
          </w:tcPr>
          <w:p w:rsidR="00515C23" w:rsidRPr="00011E73" w:rsidRDefault="00515C23" w:rsidP="00694F7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>Морфемика. Орфогр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афия. Культура речи. (20</w:t>
            </w: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ч.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+3ч.</w:t>
            </w: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>)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87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 xml:space="preserve">РР 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Выборочное изложение с изменением лица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Формирование у учащихся деятельностных способностей к структуированию и систематизации изучаемого предметного содержания: написание выборочного изложения с изменением лица по памятке написания изложения.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характеристики выборочного изложения. Уметь выделять главное по опорным словам в частях исходного текста.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Воспроизводить одну из подтем прочитанного художественного текста в письменной форме; способность сохранять логичность, связность, соответствие заданной теме при изложении выбранных материалов исходного текста с изменением формы лица; соблюдать в процессе письменного пересказа основные нормы русского литературного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пересказу исходного текста в письменной форме; интерес к созданию диалога с автором текста.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Морфема. Изменение и образование слов.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Морфемный анализ слов.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понятие «Морфема», предмет изучения морфемики, об отличии однокоренных слов от форм одного и того же слова. Уметь выделять в слове морфемы, отличать однокоренные слова от форм одного и того же слова.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воспроизводить исходный текст в устной форме, соблюдая нормы его построения; соблюдать в процессе пересказа текста основные нормы русского литературного языка.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пересказу исходного текста в устной форме; стремление к речевому совершенствованию.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3.1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</w:t>
            </w:r>
          </w:p>
        </w:tc>
        <w:tc>
          <w:tcPr>
            <w:tcW w:w="936" w:type="dxa"/>
          </w:tcPr>
          <w:p w:rsidR="00515C23" w:rsidRPr="00420C04" w:rsidRDefault="00515C23" w:rsidP="009D409D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 xml:space="preserve">Окончание. 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упражнений: делят слова на группы (формы слова/однокоренные слова), морфемный и словообразовательный анализ слов.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определение окончания слова, способ обозначения нулевого окончания.  Уметь выделять в слове окончание. 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Интерес к пересказу исходного текста; 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936" w:type="dxa"/>
          </w:tcPr>
          <w:p w:rsidR="00515C23" w:rsidRPr="00420C04" w:rsidRDefault="00515C23" w:rsidP="009D409D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Основа слова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Осознавать роль окончания и основы в слове, выделять в слове окончание и основу, изменять слово (склонение, спряжение), графически обозначать окончание и основу, объяснять значение окончаний.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выделять основу в изменяемых и неизменяемых словах.</w:t>
            </w:r>
          </w:p>
        </w:tc>
        <w:tc>
          <w:tcPr>
            <w:tcW w:w="2976" w:type="dxa"/>
            <w:gridSpan w:val="2"/>
          </w:tcPr>
          <w:p w:rsidR="00515C23" w:rsidRPr="0030436C" w:rsidRDefault="00515C23" w:rsidP="00694F73">
            <w:pPr>
              <w:autoSpaceDE w:val="0"/>
              <w:snapToGrid w:val="0"/>
              <w:spacing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Осмысленно выбирать способы и приёмы действий при решении языковых задач.</w:t>
            </w:r>
            <w:r w:rsidRPr="0030436C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 И</w:t>
            </w:r>
            <w:r w:rsidRPr="0030436C">
              <w:rPr>
                <w:rFonts w:ascii="Times New Roman" w:hAnsi="Times New Roman"/>
                <w:sz w:val="20"/>
                <w:szCs w:val="20"/>
              </w:rPr>
              <w:t>спользовать знаково-символические средства, в том числе схемы для решения языковых задач.</w:t>
            </w:r>
            <w:r w:rsidRPr="0030436C">
              <w:rPr>
                <w:rFonts w:ascii="Times New Roman" w:hAnsi="Times New Roman"/>
                <w:bCs/>
                <w:sz w:val="20"/>
                <w:szCs w:val="20"/>
              </w:rPr>
              <w:t>Владеть диалоговой формой речи.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30436C">
              <w:rPr>
                <w:rFonts w:ascii="Times New Roman" w:hAnsi="Times New Roman"/>
                <w:color w:val="000000"/>
                <w:sz w:val="20"/>
                <w:szCs w:val="20"/>
              </w:rPr>
              <w:t>Положительная мотивация учебной деятельности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9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936" w:type="dxa"/>
          </w:tcPr>
          <w:p w:rsidR="00515C23" w:rsidRPr="007C02CE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Корень слова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Выделить корни в словах. Сформировать группы однокоренных слов. Исправить ошибки в подборе однокоренных слов.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определение корня слова, что в корне заключено общее лексическое значение всех однокоренных слов. Уметь правильно выделять корень и подбирать однокоренные слова, относящиеся к разным ч/речи.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находить и исправлять чужие ошибки.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1390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92-93</w:t>
            </w: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.01</w:t>
            </w:r>
          </w:p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 xml:space="preserve">РР  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Рассуждение.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Сочинение-рассуждение «Секрет названия»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94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3</w:t>
            </w:r>
            <w:r>
              <w:rPr>
                <w:rFonts w:ascii="Times New Roman" w:hAnsi="Times New Roman"/>
                <w:sz w:val="20"/>
                <w:szCs w:val="20"/>
              </w:rPr>
              <w:t>0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Суффикс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. 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Обозначить суффиксы в словах, подобрать ряды однокоренных слов, образованных суффиксальным способом.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Определение суффикса, смысловые значения суффикса. Выделять в слове суффикс, подбирать слова с указанными суффиксами.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лексического богатства русского языка, гордость за язык.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936" w:type="dxa"/>
          </w:tcPr>
          <w:p w:rsidR="00515C23" w:rsidRPr="000D6F87" w:rsidRDefault="00515C23" w:rsidP="00CE0F72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31.01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Приставка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. 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Обозначить приставки в словах, подобрать ряды однокоренных слов, образованных приставочным способом, охарактеризовать морфемный состав слов.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определение приставки, смысловые значения приставки. Уметь правильно выделять в слове приставку, подбирать слова с указанными приставками.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лексического богатства русского языка, гордость за язык.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97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96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Чередование звуков.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Подобрать слова с чередующимися согласными и гласными; определить, при каких условиях происходит чередование (при образовании слов/при изменении слов). Выделить части слов с беглыми гласными, записать слова.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 видах чередований гласных и согласных звуков в корнях слов. Уметь опознавать слова с чередованием гласных.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работать в группе, коммуникативно взаимодействуя с одноклассниками в процессе выполнения одного задания.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Уважительное отношение к русскому языку, гордость за родной язык, интерес к созданию текстов.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97</w:t>
            </w:r>
          </w:p>
        </w:tc>
        <w:tc>
          <w:tcPr>
            <w:tcW w:w="936" w:type="dxa"/>
          </w:tcPr>
          <w:p w:rsidR="00515C23" w:rsidRPr="00420C04" w:rsidRDefault="00515C23" w:rsidP="00CE0F72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Беглые гласные.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Подобрать слова с чередующимися согласными и гласными; определить, при каких условиях происходит чередование (при образовании слов/при изменении слов). Выделить части слов с беглыми гласными, записать слова.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 видах чередований гласных и согласных звуков в корнях слов. Опознавать слова с беглыми гласными О и Е в разных морфемах.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работать в группе, коммуникативно взаимодействуя с одноклассниками в процессе выполнения одного задания.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Уважительное отношение к русскому языку, гордость за родной язык, интерес к созданию текстов.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98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Варианты морфем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с однокоренными словами.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Устный и письменный морфемный разбор.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понятие «варианты морфем». Уметь различать варианты морфем(корней, приставок, суффиксов).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99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Морфемный разбор слова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с однокоренными словами.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Устный и письменный морфемный разбор.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порядок морфемного разбора слова. Уметь производить морфемный разбор слова.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определять последовательность действий, работать по плану.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Правописание гласных и согласных в приставках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. 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224D9">
              <w:rPr>
                <w:rFonts w:ascii="Times New Roman" w:hAnsi="Times New Roman"/>
                <w:b/>
                <w:sz w:val="20"/>
                <w:szCs w:val="20"/>
              </w:rPr>
              <w:t xml:space="preserve">Тест 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Обозначить приставки в словах, проанализировать разницу между произношением и написанием приставок. Подобрать слова с беглыми гласными в приставках. Работа с орфографическим словарём.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Правило правописания гласных и согласных в приставках. Находить и правильно писать слова с изученной орфограммой.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извлекать фактуальную информацию из текстов,содержащих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101-102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Буква З-С на конце 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приставок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E224D9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 на изучаемое орфографическое правило.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правило написания букв З и С на конце приставок. Уметь находить и правильно писать слова с изученной орфограммой.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извлекать фактуальную информацию из текстов, содержащих теоретические сведения; строить рассуждения, обосновывать свою точку зрения.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103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Буквы а – о в корне</w:t>
            </w:r>
          </w:p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-ЛАГ-  -ЛОЖ-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 на изучаемое орфографическое правило.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Правило написания букв О-А в корне –лаг-лож-.Правильно писать слова с изученной орфограммой.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извлекать фактуальную информацию из текстов, содержащих теоретические сведения; способность адекватно выражать своё отношение к изображённому на рисунке; создавать устный текст, соблюдая нормы его построения.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104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Буквы а – о  в корне</w:t>
            </w:r>
          </w:p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-РАСТ-  -РОС-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 на изучаемое орфографическое правило.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Правило написания букв О-А в корне-раст-рос-, слова-исключения. Правильно писать слова с изученной орфограммой.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извлекать фактуальную информацию из текстов, содержащих теоретические сведения; способность создавать письменный текст, соблюдая нормы его построения, правильно излагая свои мысли.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105</w:t>
            </w:r>
          </w:p>
        </w:tc>
        <w:tc>
          <w:tcPr>
            <w:tcW w:w="936" w:type="dxa"/>
          </w:tcPr>
          <w:p w:rsidR="00515C23" w:rsidRPr="00420C04" w:rsidRDefault="00515C23" w:rsidP="0066610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Буквы о – ё после шипящих в корне слова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 на изучаемое орфографическое правило.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Правило написания букв Ё-О в корне после шипящих. Правильно писать слова с изученной орфограммой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извлекать фактуальную информацию из текстов, содержащих теоретические сведения; уметь вести самостоятельный поиск информации; пользоваться орфографическим словарём.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6.3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106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Буквы и – ы  после Ц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 на изучаемое орфографическое правило.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15C23" w:rsidRPr="00011E73" w:rsidRDefault="00515C23" w:rsidP="00694F73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Правило написания букв И-ОЫ после шипящих, слова – исключения.Правильно писать слова с изученной орфограммой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изученное орфографическое правило; извлекать фактуальную информацию из текстов, содержащих теоретические сведения; вычитывать информацию, представленную в форме таблицы.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107</w:t>
            </w:r>
          </w:p>
        </w:tc>
        <w:tc>
          <w:tcPr>
            <w:tcW w:w="936" w:type="dxa"/>
          </w:tcPr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Повторение по теме «Морфемика»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 w:rsidRPr="00E224D9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Контрольный опрос и выполнений заданий по темам раздела.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Весь материал по разделу. Отвечать на вопросы учебника, заполнять таблицы.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Вычитывать информацию, представленную в форме таблицы; способность строить рассуждение; обосновывать свою точку зрения.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Осознание ответственности за написанное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3.1</w:t>
            </w:r>
          </w:p>
        </w:tc>
      </w:tr>
      <w:tr w:rsidR="00515C23" w:rsidRPr="0030436C">
        <w:trPr>
          <w:gridAfter w:val="1"/>
          <w:wAfter w:w="14962" w:type="dxa"/>
          <w:trHeight w:val="2070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108-109</w:t>
            </w: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  <w:p w:rsidR="00515C23" w:rsidRPr="00420C04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0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 xml:space="preserve">Контрольный диктант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№5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по теме «Морфемика»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Анализ ошибок, допущенных в контрольном диктанте. Работа над ошибками.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Написание диктанта и выполнение грамматического задания.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Выполнение работы над ошибками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Проверить степень усвоения пройденного материала; проверить орфографические и пунктуационные навыки; выявить наиболее часто встречающиеся в диктанте ошибки и отработать их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Способность осуществлять самоконтроль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Способность к самооценке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15382" w:type="dxa"/>
            <w:gridSpan w:val="11"/>
          </w:tcPr>
          <w:p w:rsidR="00515C23" w:rsidRPr="00011E73" w:rsidRDefault="00515C23" w:rsidP="00694F7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>Морфология. Орфография. Куль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тура речи 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15382" w:type="dxa"/>
            <w:gridSpan w:val="11"/>
          </w:tcPr>
          <w:p w:rsidR="00515C23" w:rsidRPr="00011E73" w:rsidRDefault="00515C23" w:rsidP="00694F7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Имя существительное  (13</w:t>
            </w: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ч.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+5ч.</w:t>
            </w: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>)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110</w:t>
            </w:r>
          </w:p>
        </w:tc>
        <w:tc>
          <w:tcPr>
            <w:tcW w:w="936" w:type="dxa"/>
          </w:tcPr>
          <w:p w:rsidR="00515C23" w:rsidRPr="00945BC9" w:rsidRDefault="00515C23" w:rsidP="00645DFD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Имя существительное как часть речи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с текстами упражнений: установить, какой частью речи являются слова; определить род, склонение, падеж имён существительных. Составить распространённые предложения по картине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Предмет изучения морфологии, названия самостоятельных и служебных частей речи, их назначение. Определять морфологические признаки существительных.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пользоваться толковым словарём; способность строить рассуждение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ответственности за произнесённое.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2.1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111</w:t>
            </w:r>
          </w:p>
        </w:tc>
        <w:tc>
          <w:tcPr>
            <w:tcW w:w="936" w:type="dxa"/>
          </w:tcPr>
          <w:p w:rsidR="00515C23" w:rsidRPr="00945BC9" w:rsidRDefault="00515C23" w:rsidP="0066610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 xml:space="preserve">РР 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Сочинение-описание по картине П.П. Кончаловского «Сирень в корзине»</w:t>
            </w:r>
          </w:p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( упр.470)</w:t>
            </w:r>
          </w:p>
        </w:tc>
        <w:tc>
          <w:tcPr>
            <w:tcW w:w="1843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iCs/>
                <w:sz w:val="20"/>
                <w:szCs w:val="20"/>
              </w:rPr>
              <w:t>Составлять письменный рассказ на определённую тему. Изучить сведения о художнике. Писать сочинение-описание, используя отобранный материал.</w:t>
            </w:r>
          </w:p>
        </w:tc>
        <w:tc>
          <w:tcPr>
            <w:tcW w:w="2552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Рассмотрение картины П.П. Кончаловского «Сирень», работа по вопросам упр.   словесное рисование, составление плана написания сочинения</w:t>
            </w:r>
          </w:p>
        </w:tc>
        <w:tc>
          <w:tcPr>
            <w:tcW w:w="2976" w:type="dxa"/>
            <w:gridSpan w:val="2"/>
          </w:tcPr>
          <w:p w:rsidR="00515C23" w:rsidRPr="0030436C" w:rsidRDefault="00515C23" w:rsidP="00666103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 осознанно строить речевое высказывание в устной и письменной форме</w:t>
            </w:r>
          </w:p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78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color w:val="000000"/>
                <w:sz w:val="20"/>
                <w:szCs w:val="20"/>
              </w:rPr>
              <w:t>Мотивация достижения и готовности к преодолению трудностей на основе умения мобилизовать свои личностные ресурсы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112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Р/Р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 xml:space="preserve"> Доказательства в рассуждении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Анализ текста: выделить его структурные части: тезис, доказательство и вывод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Структуру рассуждения, роль доказательства в рассуждении. Составлять рассуждение самостоятельного характера.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Адекватно понимать информацию письменного сообщения ( текста, основной мысли и т.д.);  анализировать текст сочинения с точки зрения наличия в нём структурных элементов данного типа речи; способность создавать письменный текст, соблюдая нормы его построения, свободно, правильно излагая свои мысли; соблюдать в процессе создания текста основные нормы русского литературного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совершенствованию; достаточный объём словарного запаса и грамматических средств для свободного выражения мыслей и чувств рисоздании текста сочинения в письменной форме.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113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Имена существительные одушевлённые и неодушевлённые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Написание диктанта, выделив одушевлённые имена существительные как члены предложения. Составление словосочетаний и предложений.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Основные различия между одушевлёнными и неодушевлёнными существительными. Уметь распознавать одушевлённые и неодушевлённые имена существительные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способность адекватно выражать своё отношение к изображённому на рисунке.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Уважительное отношение к русскому языку, гордость за родной язык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114</w:t>
            </w:r>
          </w:p>
        </w:tc>
        <w:tc>
          <w:tcPr>
            <w:tcW w:w="936" w:type="dxa"/>
          </w:tcPr>
          <w:p w:rsidR="00515C23" w:rsidRPr="00CE0F72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27.02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Имена существительные собственные и нарицательные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упражнений: распознать имена существительные нарицательные и собственные, привести свои примеры. Составление диалога, используя имена собственные.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Основные деления существительных на собственные и нарицательные. Уметь распознавать имена собственные и нарицательные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сведения, и текстов упражнений; владеть диалогом; владеть речевым этикетом в заданной ситуации.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русского языка как одной из нацианально-культурных ценностей русского народа; гордость за героическое прошлое русского народа и за его язык.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115-116</w:t>
            </w:r>
          </w:p>
        </w:tc>
        <w:tc>
          <w:tcPr>
            <w:tcW w:w="936" w:type="dxa"/>
          </w:tcPr>
          <w:p w:rsidR="00515C23" w:rsidRPr="00CE0F72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28.02</w:t>
            </w:r>
          </w:p>
          <w:p w:rsidR="00515C23" w:rsidRPr="00945BC9" w:rsidRDefault="00515C23" w:rsidP="00645DFD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.03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 xml:space="preserve"> Элементы рассуждения. Сжатое изложение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(упр513)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Написание изложения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Структуру рассуждения, повествования. Кратко излагать главную мысль каждой части исходного текста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Воспроизводить прочитанный художественный текст в сжатом виде в письменной форме; способность сохранять логичность, связность, соответствие теме при воспроизведении текста в свёрнутой форме; соблюдать в процессе воспроизведения текста основные нормы русского литературного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ответственности за написанное; интерес к созданию сжатой формы исходного текста.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117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.03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Род имён существительных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с текстами упражнений: выделение существительных, имеющих только форму единственного числа. Составление таблицы для слов, данных в упражнении, распределяя их по группам в соответствии с тем, на какой слог падает ударение.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 грамматической категории рода существ..Уметь определять род имён существительных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вычитывать и дополнять информацию, представленную в таблице.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118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.03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Имена существительные, имеющие форму только множественного числа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с текстами упражнений: выделение существительных, имеющих только форму множественного числа, составление с ними диалога. Озаглавливают и пересказывают текст.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 грамматической категории числа и реальном количестве предметов. Находить данные существительные в тексте, правильно их произносить.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адекватно понимать информацию письменного сообщения     ( темы текста, основной мысли и т.д.); пересказывать часть текста, выделенную в ходе изучающего чтения.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119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.03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Имена существительные, имеющие форму только единственного числа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Работа с текстами упражнений: выделение существительных, имеющих только форму единственного числа. Составление таблицы для слов, данных в упражнении, распределяя их по группам в соответствии с тем, на какой слог падает ударение.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 данных существительных, об их лексических группах. Находить данные существительные в тексте, правильно их произносить.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перерабатывать информацию из текстов формы в форму таблицы.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120</w:t>
            </w:r>
          </w:p>
        </w:tc>
        <w:tc>
          <w:tcPr>
            <w:tcW w:w="936" w:type="dxa"/>
          </w:tcPr>
          <w:p w:rsidR="00515C23" w:rsidRPr="00945BC9" w:rsidRDefault="00515C23" w:rsidP="00CE0F72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.03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Три склонения имён существительных. Падеж имён существительных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Склонение имён существительных. На основе полученных новых знаний составляют таблицу «Склонение имён существительных»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Об основании деления имён существительных на три типа склонения. Находить начальную форму и определять склонение, склонять указанные существительные.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перерабатывать информацию из текстов формы в форму таблицы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121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.03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Падеж имён существительных</w:t>
            </w: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Определение падежей имён существительных, выделение падежных окончаний и относящимся к существительным предлогам. Составление словосочетаний с именами существительными в родительном падеже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Название падежей, падежные вопросы, порядок их следования. Уметь определять падеж существительного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122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.03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Правописание гласных в падежных окончаниях существительных в единственном числе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Применение изученного правила при выполнении упражнений: составляют словосочетания с зависимыми и главными именами существительными, склоняют имена существительные по падежам.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Порядок рассуждения для применения правила.Уметь графически обозначать условия выбора правильных написаний.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соблюдать в практике письменного общения изученное орфографическое правило; адекватно понимать информацию письменного сообщения ( темы текста, основной мысли и т.д.); пересказывать часть текста, выделенную в ходе изучающего чтения, а также исходный текст целиком; адекватно воспринимать на слух информационные тексты СМИ; воспроизводить содержание прослушанного текста в письменной форме.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 устной и письменной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123</w:t>
            </w:r>
          </w:p>
        </w:tc>
        <w:tc>
          <w:tcPr>
            <w:tcW w:w="936" w:type="dxa"/>
          </w:tcPr>
          <w:p w:rsidR="00515C23" w:rsidRPr="00945BC9" w:rsidRDefault="00515C23" w:rsidP="0066610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.03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Множественное число имён существительных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Склонение имён существительных во множественном числе по падежам. Работа с рисунками. Работа с орфограммой «Ь на конце существительных после шипящих на конце слова» Анализ текста.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Об особенностях склонения существительных во множ. числе в дат., твор. ипредлож. падежах. Правильно склонять существительные во множественном числе.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 устной и письменной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124</w:t>
            </w:r>
          </w:p>
        </w:tc>
        <w:tc>
          <w:tcPr>
            <w:tcW w:w="936" w:type="dxa"/>
          </w:tcPr>
          <w:p w:rsidR="00515C23" w:rsidRPr="007C02CE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.03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Правописание О-Е после шипящих и Ц в окончаниях существительных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Применение усвоенного правила при выполнении упражнений.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Правило правописание О-Е после шипящих и Ц в окончаниях существительных. Уметь графически обозначать условия выбора правильных написаний.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соблюдать в практике письменного общения изученное орфографическое правило.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 устной и письменной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6.3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125</w:t>
            </w:r>
          </w:p>
        </w:tc>
        <w:tc>
          <w:tcPr>
            <w:tcW w:w="936" w:type="dxa"/>
          </w:tcPr>
          <w:p w:rsidR="00515C23" w:rsidRPr="00945BC9" w:rsidRDefault="00515C23" w:rsidP="00CE0F72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.03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Морфологический разбор имени  существительного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устного и письменного морфологического разбора имени существительного.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Порядок морфологического разбора имени существительного Производить морфологический разбор имени существительного.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определять последовательность действий, работать по плану.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126-127</w:t>
            </w: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.03</w:t>
            </w:r>
          </w:p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.03</w:t>
            </w:r>
          </w:p>
        </w:tc>
        <w:tc>
          <w:tcPr>
            <w:tcW w:w="1134" w:type="dxa"/>
            <w:tcBorders>
              <w:top w:val="nil"/>
            </w:tcBorders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</w:tcBorders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Контрольный диктант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№6</w:t>
            </w: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 xml:space="preserve"> по теме «Имя существительное»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Анализ ошибок, допущенных в контрольном диктанте. Работа над ошибками.</w:t>
            </w:r>
          </w:p>
        </w:tc>
        <w:tc>
          <w:tcPr>
            <w:tcW w:w="1843" w:type="dxa"/>
            <w:tcBorders>
              <w:top w:val="nil"/>
            </w:tcBorders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Написание диктанта и выполнение грамматического задания.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Выполнение работы над ошибками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Контроль знаний учащихся.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Способность осуществлять самоконтроль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Способность к самооценке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15382" w:type="dxa"/>
            <w:gridSpan w:val="11"/>
          </w:tcPr>
          <w:p w:rsidR="00515C23" w:rsidRPr="00011E73" w:rsidRDefault="00515C23" w:rsidP="0051215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Имя прилагательное (10</w:t>
            </w: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ч.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+4ч.)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128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0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.03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Имя прилагательное как часть речи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Анализ словосочетаний, предложений и текстов с именами прилагательными. Составление предложений с именами прилагательными. Устный рассказ об имени прилагательном как о части речи.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Характеристику имени прилагательного по значению, морфологич.признакам и синтаксич.роли; о роли употребления прилагательных в речи. Уметь определять морфологические признаки имён прилагательных, употреблять прилагательные в речи.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адекватно понимать информацию письменного сообщения (темы текста, основной мысли и т.д.).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4A2B72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129-130</w:t>
            </w:r>
          </w:p>
        </w:tc>
        <w:tc>
          <w:tcPr>
            <w:tcW w:w="936" w:type="dxa"/>
          </w:tcPr>
          <w:p w:rsidR="00515C23" w:rsidRPr="00AE3CD7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21.03</w:t>
            </w:r>
          </w:p>
          <w:p w:rsidR="00515C23" w:rsidRPr="00AE3CD7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22.03</w:t>
            </w:r>
          </w:p>
        </w:tc>
        <w:tc>
          <w:tcPr>
            <w:tcW w:w="1134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 xml:space="preserve"> Подготовка к сочинению по картине Г.Г. Нисского «Февраль.Подмосковье»</w:t>
            </w:r>
          </w:p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Сочинеие-описание по картине Г.Г. Нисского «Февраль. Подмосковье»</w:t>
            </w:r>
          </w:p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(упр.563)</w:t>
            </w:r>
          </w:p>
        </w:tc>
        <w:tc>
          <w:tcPr>
            <w:tcW w:w="1843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Составление устного описания картины, отзыва.</w:t>
            </w:r>
          </w:p>
        </w:tc>
        <w:tc>
          <w:tcPr>
            <w:tcW w:w="2552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Об элементах рассуждения в описании, понимать отношение художника к изображаемому. Включать элементы рассуждения в описание изображённого на картине.</w:t>
            </w:r>
          </w:p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2976" w:type="dxa"/>
            <w:gridSpan w:val="2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преобразовывать визуальную информацию в текстовую; способность адекватно понимать отношение художника к изображаемому; выражать своё отношение к изображённому на картине; создавать устный текст, соблюдая нормы его построения; соблюдать в процессе создания текста основные нормы русского литературного языка.</w:t>
            </w:r>
          </w:p>
        </w:tc>
        <w:tc>
          <w:tcPr>
            <w:tcW w:w="1878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совершенствованию; достаточный объём словарного запаса и грамматических средств для свободного выражения мыслей и чувств и создании текста сочинения в письменной форме; оценивать чужое сочинение.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131-132</w:t>
            </w: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  <w:p w:rsidR="00515C23" w:rsidRPr="00945BC9" w:rsidRDefault="00515C23" w:rsidP="00CE0F72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Правописание гласных в падежных окончаниях прилагательных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 w:rsidRPr="00E224D9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Применение усвоенного правила при выполнении упражнений Диктант, выделить окончания имён прилагательных.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Правило правописания гласных в падежных окончаниях прилагательных. Правильно писать гласные в падежных окончаниях прилагательных.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соблюдать в практике письменного общения изученное орфографическое правило.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 устной и письменной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6369"/>
        </w:trPr>
        <w:tc>
          <w:tcPr>
            <w:tcW w:w="838" w:type="dxa"/>
          </w:tcPr>
          <w:p w:rsidR="00515C2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133</w:t>
            </w:r>
          </w:p>
        </w:tc>
        <w:tc>
          <w:tcPr>
            <w:tcW w:w="936" w:type="dxa"/>
          </w:tcPr>
          <w:p w:rsidR="00515C23" w:rsidRPr="00945BC9" w:rsidRDefault="00515C23" w:rsidP="0066610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</w:tc>
        <w:tc>
          <w:tcPr>
            <w:tcW w:w="1134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30436C" w:rsidRDefault="00515C23" w:rsidP="00666103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 xml:space="preserve">Окончания имён прилагательных после шипящих и Ц. </w:t>
            </w: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30436C" w:rsidRDefault="00515C23" w:rsidP="00666103">
            <w:pPr>
              <w:spacing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Применять при письме данное орфографическое правило. Работа по таблице, выполнение упражнений, комплексный анализ текста, словарный диктант</w:t>
            </w:r>
          </w:p>
        </w:tc>
        <w:tc>
          <w:tcPr>
            <w:tcW w:w="2552" w:type="dxa"/>
          </w:tcPr>
          <w:p w:rsidR="00515C23" w:rsidRPr="0030436C" w:rsidRDefault="00515C23" w:rsidP="00666103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color w:val="000000"/>
                <w:sz w:val="20"/>
                <w:szCs w:val="20"/>
              </w:rPr>
              <w:t>Прогнозирование результата и уровня усвоения, его характеристик.Самостоятельное выделение и формулирование познавательной цели. Определение целей, функций участников, способов взаимодействия для учебного сотрудничества с учителем и сверстниками.</w:t>
            </w:r>
          </w:p>
        </w:tc>
        <w:tc>
          <w:tcPr>
            <w:tcW w:w="2976" w:type="dxa"/>
            <w:gridSpan w:val="2"/>
          </w:tcPr>
          <w:p w:rsidR="00515C23" w:rsidRPr="0030436C" w:rsidRDefault="00515C23" w:rsidP="00666103">
            <w:pPr>
              <w:spacing w:before="90" w:after="9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Проявлять любознательность, интерес к изучаемому материалу; развивать навыки сотрудничества со взрослыми и сверстниками при решении задач.</w:t>
            </w:r>
          </w:p>
          <w:p w:rsidR="00515C23" w:rsidRPr="0030436C" w:rsidRDefault="00515C23" w:rsidP="00666103">
            <w:pPr>
              <w:spacing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78" w:type="dxa"/>
          </w:tcPr>
          <w:p w:rsidR="00515C23" w:rsidRPr="0030436C" w:rsidRDefault="00515C23" w:rsidP="00666103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 устной и письменной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6669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134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6" w:type="dxa"/>
          </w:tcPr>
          <w:p w:rsidR="00515C23" w:rsidRPr="007C02CE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 xml:space="preserve"> Описание животного.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Подробное изложение (А.И. Куприн «Ю-ю») (упр. 585)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Написание изложения.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изложение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Структуру текста типа описания; задачи художественного описания животного Писать подробное изложение повествовательного характера с элементами описания.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 специфике описания животного на картине Описывать животное в разговорном стиле.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Воспроизводить прочитанный художественный текст в письменной форме; способность сохранять логичность, связность, соответствие теме при воспроизведении исходного текста; соблюдать в процессе письменного пересказа исходного текста основные нормы русского литературного языка и правила правописания.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преобразовывать визуальную информацию в текстовую; способность адекватно понимать отношение художника к изображаемому; выражать своё отношение к изображённому на картине; создавать письменный текст, соблюдая нормы его построения; соблюдать в процессе создания текста основные нормы русского литературного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пересказу исходного текста в письменной форме; интерес к ведению диалога с автором текста; стремление к речевому совершенствованию.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совершенствованию; достаточный объём словарного запаса и грамматических средств для свободного выражения мыслей и чувств рисоздании текста сочинения в письменной форме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135-136</w:t>
            </w: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Прилагательные полные и краткие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Правописание кратких прилагательных.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Образование кратких форм прилагательного; в предложениях выделение сказуемых, выраженных краткими прилагательными; составление словосочетаний и предложений с краткими прилагательными. Устное повествование с элементами описания по картине.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 полной и краткой форме прилагательных, о грамматических особенностях краткой формы прил., об их синт.  роли. Различать полную и краткую форму прилагательных, находить их в тексте.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находить и исправлять грамматические ошибки в заданных предложениях.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Уважительное отношение к русскому языку, гордость за родной язык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137</w:t>
            </w:r>
          </w:p>
        </w:tc>
        <w:tc>
          <w:tcPr>
            <w:tcW w:w="936" w:type="dxa"/>
          </w:tcPr>
          <w:p w:rsidR="00515C23" w:rsidRPr="00945BC9" w:rsidRDefault="00515C23" w:rsidP="00CE0F72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09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Описание животного. Устное сочинение по картине А.Н Комарова «Наводнение»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(упр. 598)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Изложение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 специфике описания животного на картине Описывать животное в разговорном стиле.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преобразовывать визуальную информацию в текстовую; способность адекватно понимать отношение художника к изображаемому; выражать своё отношение к изображённому на картине; создавать письменный текст, соблюдая нормы его построения; соблюдать в процессе создания текста основные нормы русского литературного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совершенствованию; достаточный объём словарного запаса и грамматических средств для свободного выражения мыслей и чувств рисоздании текста сочинения в письменной форме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5E29BA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0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Морфологический разбор имени прилагательного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Устный и письменный морфологически разбор имени прилагательного.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Порядок морфологического разбора имени прилагательного. Производить морфологически разбор имени прилагательного.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определять последовательность действий, работать по плану.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4.3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139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Повторение по теме «Имя прилагательное»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 w:rsidRPr="00E224D9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Контрольный опрос и выполнений заданий по темам раздела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Всё об имени прилагательном Отвечать на контрольные вопросы.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Адекватно понимать письменные высказывания; пользоваться толковым словарём.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Осознание ответственности за написанное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1840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140-141</w:t>
            </w: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 xml:space="preserve">Контрольный диктант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№7 </w:t>
            </w: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по теме «Имя прилагательное»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Анализ ошибок, допущенных в контрольном диктанте. Работа над ошибками.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Написание диктанта и выполнение грамматического задания.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Выполнение работы над ошибками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Проверить степень усвоения пройденного материала; проверить орфографические и пунктуационные навыки; выявить наиболее часто встречающиеся в диктанте ошибки и отработать их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Способность осуществлять самоконтроль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Способность к самооценке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15382" w:type="dxa"/>
            <w:gridSpan w:val="11"/>
          </w:tcPr>
          <w:p w:rsidR="00515C23" w:rsidRPr="00011E73" w:rsidRDefault="00515C23" w:rsidP="00694F7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>Глагол (19 ч.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+4ч.</w:t>
            </w: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>)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142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Глагол как часть речи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Определить глаголы-сказуемые в предложении, охарактеризовать их по времени, лицу, числу. Указать, как согласуются сказуемые с подлежащим.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Характеристику глагола по значению, морфологич.  признакам и синтаксич. роли; о роли употребления глагола в речи. Уметь определять морфологические признаки глагола, употреблять глаголы в речи.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4.1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143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i/>
                <w:iCs/>
                <w:sz w:val="20"/>
                <w:szCs w:val="20"/>
              </w:rPr>
              <w:t>Не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 xml:space="preserve"> с глаголами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упражнений, руководствуясь усвоенным правилом.</w:t>
            </w:r>
          </w:p>
        </w:tc>
        <w:tc>
          <w:tcPr>
            <w:tcW w:w="2552" w:type="dxa"/>
          </w:tcPr>
          <w:p w:rsidR="00515C23" w:rsidRPr="00BD37D8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Знать  определение   глагола,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опознавать его в тексте, определять      время      глагола, уметь   использовать   в   речи глаголы-синонимы для более точного    выражения    мысли, для устранения  неоправдан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ного повтора слов с   глаголами.   Уметь   применять данное правило при написании,    соблюдать    орфо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эпические нормы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соблюдать в практике письменного общения изученное орфографическое правило; соблюдать нормы речевого этикета.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 устной и письменной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6.13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144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30436C" w:rsidRDefault="00515C23" w:rsidP="00694F73">
            <w:pPr>
              <w:spacing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РР Рассказ</w:t>
            </w:r>
          </w:p>
        </w:tc>
        <w:tc>
          <w:tcPr>
            <w:tcW w:w="1843" w:type="dxa"/>
          </w:tcPr>
          <w:p w:rsidR="00515C23" w:rsidRPr="0030436C" w:rsidRDefault="00515C23" w:rsidP="00694F73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Работа по материалу учебника, составление рассказа по сюжетным картинкам, творческая работа</w:t>
            </w:r>
          </w:p>
        </w:tc>
        <w:tc>
          <w:tcPr>
            <w:tcW w:w="2552" w:type="dxa"/>
          </w:tcPr>
          <w:p w:rsidR="00515C23" w:rsidRPr="0030436C" w:rsidRDefault="00515C23" w:rsidP="00694F73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Знать, как обычно начинается рассказ, как строится повествование,  составлять рассказ по картинкам. Уметь использовать в рассказе диалог и прямую речь</w:t>
            </w:r>
          </w:p>
        </w:tc>
        <w:tc>
          <w:tcPr>
            <w:tcW w:w="2976" w:type="dxa"/>
            <w:gridSpan w:val="2"/>
          </w:tcPr>
          <w:p w:rsidR="00515C23" w:rsidRPr="0030436C" w:rsidRDefault="00515C23" w:rsidP="00694F73">
            <w:pPr>
              <w:widowControl w:val="0"/>
              <w:tabs>
                <w:tab w:val="left" w:pos="360"/>
                <w:tab w:val="left" w:pos="540"/>
              </w:tabs>
              <w:suppressAutoHyphens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Ориентироваться  на образец и правило выполнения задания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878" w:type="dxa"/>
          </w:tcPr>
          <w:p w:rsidR="00515C23" w:rsidRPr="0030436C" w:rsidRDefault="00515C23" w:rsidP="00520598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Осознавать и определять интерес к созданию собственных текстов, к письменной форме общения.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145-146</w:t>
            </w:r>
          </w:p>
        </w:tc>
        <w:tc>
          <w:tcPr>
            <w:tcW w:w="936" w:type="dxa"/>
          </w:tcPr>
          <w:p w:rsidR="00515C2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Неопределённая форма глагола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Образовать глаголы в неопределенной форме. Составление памятки, устное сообщение о неопределённой форме глагола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определение   понятия неопределенной формы глагола; уметь различать неопределенную и личную форму глагола,    правильно    писать глаголы в    неопределенной форме, употреблять в речи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пересказывать исходный текст, соблюдая нормы его построения; соблюдать в процессе пересказа основные нормы его построения; соблюдать в процессе пересказа основные нормы русского литературного языка; уметь выступать перед аудиторией сверстников.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совершенствованию; достаточный объём словарного запаса и грамматических средств для воспроизведения исходного текста в устной форме.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4183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147</w:t>
            </w:r>
          </w:p>
        </w:tc>
        <w:tc>
          <w:tcPr>
            <w:tcW w:w="936" w:type="dxa"/>
          </w:tcPr>
          <w:p w:rsidR="00515C23" w:rsidRPr="00945BC9" w:rsidRDefault="00515C23" w:rsidP="00E11D55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30436C" w:rsidRDefault="00515C23" w:rsidP="00694F73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 xml:space="preserve">Правописание -тся  и  -ться  в глаголах. </w:t>
            </w:r>
          </w:p>
          <w:p w:rsidR="00515C23" w:rsidRPr="0030436C" w:rsidRDefault="00515C23" w:rsidP="00694F73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30436C" w:rsidRDefault="00515C23" w:rsidP="00694F73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Осваивать содержание изучаемой орфограммы и алгоритм  её использования. Применять при письме данное орфографическое правило. Работа по материалу учебника, практическая работа, объяснительный диктант, словарная работа. Выполнение теста</w:t>
            </w:r>
          </w:p>
        </w:tc>
        <w:tc>
          <w:tcPr>
            <w:tcW w:w="2552" w:type="dxa"/>
          </w:tcPr>
          <w:p w:rsidR="00515C23" w:rsidRPr="0030436C" w:rsidRDefault="00515C23" w:rsidP="00694F73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 xml:space="preserve"> В</w:t>
            </w:r>
            <w:r w:rsidRPr="0030436C">
              <w:rPr>
                <w:rFonts w:ascii="Times New Roman" w:hAnsi="Times New Roman"/>
                <w:sz w:val="20"/>
                <w:szCs w:val="20"/>
              </w:rPr>
              <w:t>ыполнять учебное задание в соответствии с целью, определять значимость речи в общении и обосновывать своё суждение</w:t>
            </w:r>
            <w:r w:rsidRPr="0030436C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, </w:t>
            </w:r>
            <w:r w:rsidRPr="0030436C">
              <w:rPr>
                <w:rFonts w:ascii="Times New Roman" w:hAnsi="Times New Roman"/>
                <w:sz w:val="20"/>
                <w:szCs w:val="20"/>
              </w:rPr>
              <w:t>формулировать понятные для партнёра высказывания;  согласовывать позиции и находить общее решение.</w:t>
            </w:r>
          </w:p>
        </w:tc>
        <w:tc>
          <w:tcPr>
            <w:tcW w:w="2976" w:type="dxa"/>
            <w:gridSpan w:val="2"/>
          </w:tcPr>
          <w:p w:rsidR="00515C23" w:rsidRPr="0030436C" w:rsidRDefault="00515C23" w:rsidP="00694F73">
            <w:pPr>
              <w:spacing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пересказывать исходный текст, соблюдая нормы его построения; соблюдать в процессе пересказа основные нормы его построения; соблюдать в процессе пересказа основные нормы русского литературного языка; уметь выступать перед аудиторией сверстников.</w:t>
            </w:r>
          </w:p>
        </w:tc>
        <w:tc>
          <w:tcPr>
            <w:tcW w:w="1878" w:type="dxa"/>
          </w:tcPr>
          <w:p w:rsidR="00515C23" w:rsidRPr="0030436C" w:rsidRDefault="00515C23" w:rsidP="00694F73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Проявлять познавательный интерес к новым знаниям</w:t>
            </w:r>
          </w:p>
        </w:tc>
        <w:tc>
          <w:tcPr>
            <w:tcW w:w="1383" w:type="dxa"/>
            <w:gridSpan w:val="2"/>
          </w:tcPr>
          <w:p w:rsidR="00515C23" w:rsidRPr="0030436C" w:rsidRDefault="00515C23" w:rsidP="00694F73">
            <w:pPr>
              <w:tabs>
                <w:tab w:val="left" w:pos="1335"/>
              </w:tabs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148-149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  <w:p w:rsidR="00515C23" w:rsidRPr="00945BC9" w:rsidRDefault="00515C23" w:rsidP="00E11D55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Виды глагола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Образование от данных глаголов другого вида. Работа с орфографическими словарями. Работа с иллюстрациями (составление рассказа).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Знать,  что  глаголы  различаются по видам, по вопросам и значениям, владеть способом действия   по   распознаванию вида глагола, уметь отличать глаголы сове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ршенного и  несовершенного вида, употреб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лять их в речи.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вычитывать информацию, представленную в форме таблицы; пользоваться орфографическим словарём.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Осознать лексическое и грамматическое богатсво русского языка.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936" w:type="dxa"/>
          </w:tcPr>
          <w:p w:rsidR="00515C23" w:rsidRPr="00E11D55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Буквы </w:t>
            </w:r>
            <w:r w:rsidRPr="00011E73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е – и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в корнях с чередованиями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Выполнение упражнений, руководствуясь усвоенным правилом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виды чередований, условия выбора е-и в корнях.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применять данное правило, употреблять глаголы с чередующимися  гласными  в речи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соблюдать в практике письменного общения изученное орфографическое правило.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 устной и письменной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151</w:t>
            </w:r>
          </w:p>
        </w:tc>
        <w:tc>
          <w:tcPr>
            <w:tcW w:w="936" w:type="dxa"/>
          </w:tcPr>
          <w:p w:rsidR="00515C23" w:rsidRPr="00CE0F72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 xml:space="preserve"> Невыдуманный рассказ о себе с последующей самопроверкой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Самостоятельное составление устного рассказа о себе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использовать глаголы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разного вида в тексте, создавать текст повествовательного характера, реализуя замы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сел в соответствии с темой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Создавать устный текст, соблюдая нормы его построения; соблюдать в процессе создания текста основные нормы русского литературного языка; уметь пред аудиторией сверстников; находить и исправлять грамматические ошибки в чужом изложении.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совершенствованию; достаточный объём словарного запаса и грамматических средств для свободного выражения мыслей и чувств при создании текста в устной форме.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152</w:t>
            </w:r>
          </w:p>
        </w:tc>
        <w:tc>
          <w:tcPr>
            <w:tcW w:w="936" w:type="dxa"/>
          </w:tcPr>
          <w:p w:rsidR="00515C23" w:rsidRPr="00CE0F72" w:rsidRDefault="00515C23" w:rsidP="00E11D55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30.04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Время 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глагола.</w:t>
            </w:r>
          </w:p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Прошедшее время глагола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Образовать глаголы прошедшего времени от неопределенной формы, составить с ними словосочетания. Выделить суффиксы в глаголах прошедшего времени. Работа со словарём.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способы образования и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изменения глаголов прошедшего времени.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Уметь   распознавать   глаго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лы прошедшего  времени,   согла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совывать глагол-сказуемое в прошедшем времени с подлежащим, выраженным существительным   среднего   рода  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и собирательным        существи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тельным.  Уметь  употребл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ять при глаголах имена существи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тельные   в   нужном   падеже, выбирать орфограммы перед суффиксом -л, употреблять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в речи,   соблюдая   орфоэпиче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ские нормы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Стремление к речевому совершенствованию.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153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Настоящее время глагола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Составить связный текст «Сегодня на улице…» или «Новости дня». Составить словосочетания с глаголами настоящего времени. Орфоэпическая работа.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Знать, что форму настоящего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времени имеют только глаголы несовершенного вида, что глаголы настоящего вре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мени обозначают действия, проис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ходящие не только в момент речи, но и постоянно в любое время, определять грамм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ати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ческое значение глаголов на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стоящего  времени,  упо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треблять в речи,  соблюдать ор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фоэпические нормы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создавать письменный текст, соблюдая нормы его построения; соблюдать в процессе создания текста основные нормы русского литературного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154</w:t>
            </w:r>
          </w:p>
        </w:tc>
        <w:tc>
          <w:tcPr>
            <w:tcW w:w="936" w:type="dxa"/>
          </w:tcPr>
          <w:p w:rsidR="00515C23" w:rsidRPr="00945BC9" w:rsidRDefault="00515C23" w:rsidP="00CE0F72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03.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05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Будущее время глагола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Устный рассказ «Кто рано встал, тот не потерял». Сочинение о том, как измениться мир в будущем. Подобрать слова на тему «Спорт».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Знать о способах образования форм будущего времени.</w:t>
            </w:r>
          </w:p>
          <w:p w:rsidR="00515C23" w:rsidRPr="00BD37D8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Уметь образовывать простую 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 сложную форму будущего времени,   употреблять   их   в речи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вычитывать информацию, представленную в форме таблицы.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Осознавать лексическое и грамматическое богатство русского языка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5E29BA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155-156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  <w:p w:rsidR="00515C23" w:rsidRPr="00B16C00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15C23" w:rsidRPr="0066610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Спряжение глаголов.</w:t>
            </w:r>
          </w:p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Правописание безударных личных окончаний глаголов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515C23" w:rsidRPr="00E224D9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E224D9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Определение типов спряжения. Спряжение глаголов с ударными окончаниями, составление с ними словосочетаний и предложений.</w:t>
            </w:r>
          </w:p>
        </w:tc>
        <w:tc>
          <w:tcPr>
            <w:tcW w:w="2552" w:type="dxa"/>
          </w:tcPr>
          <w:p w:rsidR="00515C23" w:rsidRPr="00BD37D8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Знать   способы  определения 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спряжения глагола по ударным личным окончаниям и не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определенной форме. Уметь опре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делять    спряжение    глагола, пользуясь алгоритмом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сведения; соблюдать в практике письменного общения изученное орфографическое правило; способность преобразовывать визуальную информацию в текстовую; способность адекватно понимать отношение художника к изображенному; выражать своё отношение художника к изображаемому; выражать своё отношение к изображенному на сюжетных картинках; создавать устный и письменный тексты, соблюдая нормы его построения; соблюдать в процессе создания текста основные нормы русского литературного языка; уметь выступать пред аудиторией сверстников.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Стремление к речевому совершенствованию.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текстов; стремление к речевому совершенствованию.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157</w:t>
            </w:r>
          </w:p>
        </w:tc>
        <w:tc>
          <w:tcPr>
            <w:tcW w:w="936" w:type="dxa"/>
          </w:tcPr>
          <w:p w:rsidR="00515C23" w:rsidRPr="00B16C00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Морфологический разбор глагола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Устный и письменный морфологически разбор имени прилагательного</w:t>
            </w:r>
          </w:p>
        </w:tc>
        <w:tc>
          <w:tcPr>
            <w:tcW w:w="2552" w:type="dxa"/>
          </w:tcPr>
          <w:p w:rsidR="00515C23" w:rsidRPr="00BD37D8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Знать морфологические признаки глагола. Уметь выпол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нять   устный   и   письме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нный морфологический разбор глагола, определять его синтак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сическую роль, употреблять в речи,  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соблюдая   литератур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ные нормы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Способность определять последовательность действий, работать по плану.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158</w:t>
            </w:r>
          </w:p>
        </w:tc>
        <w:tc>
          <w:tcPr>
            <w:tcW w:w="936" w:type="dxa"/>
          </w:tcPr>
          <w:p w:rsidR="00515C23" w:rsidRPr="00945BC9" w:rsidRDefault="00515C23" w:rsidP="0066610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  <w:p w:rsidR="00515C23" w:rsidRPr="00011E73" w:rsidRDefault="00515C23" w:rsidP="0066610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Сжатое изложение с изменением формы лица (упр.688)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зложение</w:t>
            </w:r>
            <w:r>
              <w:rPr>
                <w:rFonts w:ascii="Times New Roman" w:hAnsi="Times New Roman"/>
                <w:sz w:val="20"/>
                <w:szCs w:val="20"/>
              </w:rPr>
              <w:t>. Написание сжатого изложения по алгоритму выполнения задачи, работа в парах сильный-слабый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 возможно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м использовании существительных-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синонимов. Уметь излагать содержание исходного текста с изменением лица.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Воспроизводить прочитанный художественный текст в письменной форме; способность сохранять логичность, связность, соответствие заданной теме при изложении выбранных материалов исходного текста с изменением формы лица; соблюдать в процессе письменного пересказа основные нормы русского литературного языка и правила правописания.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Интерес к пересказу исходного текста; интерес к ведению диалога с автором текста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159</w:t>
            </w:r>
          </w:p>
        </w:tc>
        <w:tc>
          <w:tcPr>
            <w:tcW w:w="936" w:type="dxa"/>
          </w:tcPr>
          <w:p w:rsidR="00515C23" w:rsidRPr="00B16C00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Мягкий знак после шипящих в глаголах 2-го лица единственного числа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Составление и  анализ обобщающей таблицы. Выполнение упражнений, руководствуясь усвоенными правилами.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Опознавать части речи, нахо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дить изученные орфограммы в окончаниях, применять правила на письме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изученные орфографические правила; уметь вести самостоятельный поиск информации; определять успешность своей работы.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 устной и письменной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160</w:t>
            </w:r>
          </w:p>
        </w:tc>
        <w:tc>
          <w:tcPr>
            <w:tcW w:w="936" w:type="dxa"/>
          </w:tcPr>
          <w:p w:rsidR="00515C23" w:rsidRPr="00B16C00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Употребление времён глагола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Составление рассказа, используя глаголы в прошедшем, настоящем и будущем времени. Устное продолжение рассказа, употребляя глаголы в настоящем и будущем времени. Написать по рисункам продолжение спортивного репортажа.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Упот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ребление форм настоящего и будущего  времени  при  изо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бражении    прошлого,    уметь употреблять  данные  формы глагола в рассказе о прошлом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Извлекать фактуальную информацию из текстов, содержащих теоретические сведения.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Интерес к созданию собственных текстов в устной форме; стремление к речевому совершенствованию.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161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  <w:p w:rsidR="00515C23" w:rsidRPr="00011E73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Повторение по теме «Глагол»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 w:rsidRPr="00E224D9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Контрольный опрос и выполнений заданий по темам раздела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правильное ударение в глаголах, при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произношении которых допускают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ся   ошибки   (начать,   понять начал, понял; начала, поняла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; повторит,  облегчит),  опознавать глаголы, находить орфограммы в них, применять изу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ченные        орфографические правила на письме.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Вычитывать информацию, представленную в форме таблицы; способность строить рассуждение; обосновывать свою точку зрения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Осознание ответственности за написанное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3626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162-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163</w:t>
            </w:r>
          </w:p>
        </w:tc>
        <w:tc>
          <w:tcPr>
            <w:tcW w:w="936" w:type="dxa"/>
          </w:tcPr>
          <w:p w:rsidR="00515C23" w:rsidRDefault="00515C23" w:rsidP="00D410CE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  <w:p w:rsidR="00515C23" w:rsidRPr="00E11D55" w:rsidRDefault="00515C23" w:rsidP="00D410CE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17.05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>Контрольный диктант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№8</w:t>
            </w:r>
            <w:r w:rsidRPr="00011E73">
              <w:rPr>
                <w:rFonts w:ascii="Times New Roman" w:hAnsi="Times New Roman"/>
                <w:b/>
                <w:sz w:val="20"/>
                <w:szCs w:val="20"/>
              </w:rPr>
              <w:t xml:space="preserve"> с грамматическим заданием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Анализ ошибок, допущенных в контрольном диктанте. Работа над ошибками.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иктант</w:t>
            </w: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и выполнение грамматического задания.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Выполнение работы над ошибками.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правильное ударение в глаголах, при произношении которых допускаются ошибки, опознавать глаголы, находить орфограммы в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них,    применять    изученные 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орфографические правила на письме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Научиться анализировать допущенные ошибки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Проверить степень усвоения пройденного материала; проверить орфографические и пунктуационные навыки; выявить наиболее часто встречающиеся в диктанте ошибки и отработать их</w:t>
            </w:r>
          </w:p>
          <w:p w:rsidR="00515C23" w:rsidRPr="00011E73" w:rsidRDefault="00515C23" w:rsidP="00DB2412">
            <w:pPr>
              <w:spacing w:line="240" w:lineRule="auto"/>
              <w:ind w:left="113" w:right="113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sz w:val="20"/>
                <w:szCs w:val="20"/>
              </w:rPr>
              <w:t>Адекватно оценивать свои достижения, осознавать возникающие трудности и стараться искать способы их преодоления. Вносить необходимые дополнения и изменения в план и способ действия.Формулировать собственное мнение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устойчивой мотивации к самосовершенствованию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64</w:t>
            </w:r>
          </w:p>
        </w:tc>
        <w:tc>
          <w:tcPr>
            <w:tcW w:w="936" w:type="dxa"/>
          </w:tcPr>
          <w:p w:rsidR="00515C23" w:rsidRPr="00E11D55" w:rsidRDefault="00515C23" w:rsidP="005A7F8A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E29BA">
              <w:rPr>
                <w:rFonts w:ascii="Times New Roman" w:hAnsi="Times New Roman"/>
                <w:b/>
                <w:sz w:val="20"/>
                <w:szCs w:val="20"/>
              </w:rPr>
              <w:t>РР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Сочинение – рассказ по рисунку (упр.701)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Сочинение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Составление рассказа, используя глаголы в прошедшем, настоящем и будущем времени. Устное продолжение рассказа, употребляя глаголы в настоящем и будущем времени. Написать по рисункам продолжение спортивного репортажа.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Составление рассказа, используя глаголы в прошедшем, настоящем и будущем времени. Устное продолжение рассказа, употребляя глаголы в настоящем и будущем времени. Написать по рисункам продолжение спортивного репортажа.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Составление рассказа, используя глаголы в прошедшем, настоящем и будущем времени. Устное продолжение рассказа, употребляя глаголы в настоящем и будущем времени. Написать по рисункам продолжение спортивного репортажа.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15382" w:type="dxa"/>
            <w:gridSpan w:val="11"/>
          </w:tcPr>
          <w:p w:rsidR="00515C23" w:rsidRPr="00011E73" w:rsidRDefault="00515C23" w:rsidP="00694F7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>Повторение и система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тизация материала, изученного (6</w:t>
            </w:r>
            <w:r w:rsidRPr="00011E73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ч.)</w:t>
            </w: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165-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6</w:t>
            </w:r>
          </w:p>
        </w:tc>
        <w:tc>
          <w:tcPr>
            <w:tcW w:w="936" w:type="dxa"/>
          </w:tcPr>
          <w:p w:rsidR="00515C23" w:rsidRDefault="00515C23" w:rsidP="00E11D55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  <w:p w:rsidR="00515C23" w:rsidRDefault="00515C23" w:rsidP="00E11D55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  <w:p w:rsidR="00515C23" w:rsidRPr="00945BC9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5E29BA" w:rsidRDefault="00515C23" w:rsidP="00E11D5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5E29BA">
              <w:rPr>
                <w:rFonts w:ascii="Times New Roman" w:hAnsi="Times New Roman"/>
                <w:b/>
                <w:sz w:val="20"/>
                <w:szCs w:val="20"/>
              </w:rPr>
              <w:t>Итоговый контрольный диктант № 9</w:t>
            </w:r>
          </w:p>
          <w:p w:rsidR="00515C23" w:rsidRPr="00011E73" w:rsidRDefault="00515C23" w:rsidP="00E11D55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Анализ ошибок, допущенных в контрольном диктанте. Работа над ошибками.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Диктант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юдать правильное ударение в словах, при произношении которых допускают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ся ошибки, опознавать все части речи, находить орфограммы в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них,    применять    изученные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орфографические правила на письме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0C2E4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Проверить степень усвоения пройденного материала; проверить орфографические и пунктуационные навыки; выявить наиболее часто встречающиеся в диктанте ошибки и отработать их</w:t>
            </w:r>
          </w:p>
        </w:tc>
        <w:tc>
          <w:tcPr>
            <w:tcW w:w="1878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 устной и письменной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66610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7</w:t>
            </w:r>
          </w:p>
        </w:tc>
        <w:tc>
          <w:tcPr>
            <w:tcW w:w="936" w:type="dxa"/>
          </w:tcPr>
          <w:p w:rsidR="00515C23" w:rsidRPr="00945BC9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</w:tc>
        <w:tc>
          <w:tcPr>
            <w:tcW w:w="1134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Разделы науки о языке</w:t>
            </w:r>
          </w:p>
        </w:tc>
        <w:tc>
          <w:tcPr>
            <w:tcW w:w="1843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Составление и  анализ обобщающей таблицы. Работа с текстами упражнений</w:t>
            </w:r>
            <w:r>
              <w:rPr>
                <w:rFonts w:ascii="Times New Roman" w:hAnsi="Times New Roman"/>
                <w:sz w:val="20"/>
                <w:szCs w:val="20"/>
              </w:rPr>
              <w:t>. Сообщение на тему «Изучайте русский язык». Составляют план сообщения об одной из частей речи.</w:t>
            </w:r>
          </w:p>
        </w:tc>
        <w:tc>
          <w:tcPr>
            <w:tcW w:w="2552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Знать лексическое и грамматическое значение слов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 xml:space="preserve">Проверить степень усвоения пройденного материала;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полученную при изучении разных разделов науки о языке 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 xml:space="preserve"> навыки; </w:t>
            </w:r>
            <w:r>
              <w:rPr>
                <w:rFonts w:ascii="Times New Roman" w:hAnsi="Times New Roman"/>
                <w:sz w:val="20"/>
                <w:szCs w:val="20"/>
              </w:rPr>
              <w:t>обозначения морфем в словах</w:t>
            </w:r>
          </w:p>
        </w:tc>
        <w:tc>
          <w:tcPr>
            <w:tcW w:w="1878" w:type="dxa"/>
          </w:tcPr>
          <w:p w:rsidR="00515C23" w:rsidRPr="00011E73" w:rsidRDefault="00515C23" w:rsidP="0066610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 устной и письменной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66610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24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Орфограммы в корне слова и  приставках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0436C">
              <w:rPr>
                <w:rFonts w:ascii="Times New Roman" w:hAnsi="Times New Roman"/>
                <w:b/>
                <w:sz w:val="20"/>
                <w:szCs w:val="20"/>
              </w:rPr>
              <w:t>Тест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Составление и  анализ обобщающей таблицы. Работа с текстами упражнений</w:t>
            </w:r>
          </w:p>
        </w:tc>
        <w:tc>
          <w:tcPr>
            <w:tcW w:w="2552" w:type="dxa"/>
          </w:tcPr>
          <w:p w:rsidR="00515C23" w:rsidRPr="004B186C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Знать   условия,   от   которыхзависит выбор орфограмм в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приставке и корн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е. Уметь   различать   орфограм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мы   и   употреблять   слова   с данными    орфограммами    в речи,   применять   изученные правила на письме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изученные орфографические правила; адекватно понимать информацию письменного сообщения; строить рассуждение; обосновывать свою точку зрения; определять успешность своей работы.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 устной и письменной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169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0C2E4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Орфограммы в окончаниях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имен существительных, прилагательных, глаголов.</w:t>
            </w:r>
          </w:p>
          <w:p w:rsidR="00515C23" w:rsidRPr="00011E73" w:rsidRDefault="00515C23" w:rsidP="000C2E4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Употребление букв Ъ и Ь</w:t>
            </w: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Составление и  анализ обобщающей таблицы.</w:t>
            </w:r>
          </w:p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  <w:lang w:eastAsia="ru-RU"/>
              </w:rPr>
              <w:t>Выполнение упражнений, руководствуясь усвоенными правилами.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Оп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ознавать части речи, нахо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дить   в   них   орфограммы  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в окончаниях,   применять   изу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ченные правила на письме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изученные орфографические правила; адекватно понимать информацию письменного сообщения; способность преобразовывать информацию в форму таблицы; определять успешность своей работы.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 устной и письменной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5C23" w:rsidRPr="0030436C">
        <w:trPr>
          <w:gridAfter w:val="1"/>
          <w:wAfter w:w="14962" w:type="dxa"/>
          <w:trHeight w:val="285"/>
        </w:trPr>
        <w:tc>
          <w:tcPr>
            <w:tcW w:w="838" w:type="dxa"/>
          </w:tcPr>
          <w:p w:rsidR="00515C23" w:rsidRPr="000F18A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F18A3">
              <w:rPr>
                <w:rFonts w:ascii="Times New Roman" w:hAnsi="Times New Roman"/>
                <w:bCs/>
                <w:sz w:val="20"/>
                <w:szCs w:val="20"/>
              </w:rPr>
              <w:t>170</w:t>
            </w:r>
          </w:p>
        </w:tc>
        <w:tc>
          <w:tcPr>
            <w:tcW w:w="936" w:type="dxa"/>
          </w:tcPr>
          <w:p w:rsidR="00515C23" w:rsidRPr="00945BC9" w:rsidRDefault="00515C23" w:rsidP="00694F73">
            <w:pPr>
              <w:tabs>
                <w:tab w:val="left" w:pos="1335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.05</w:t>
            </w:r>
          </w:p>
        </w:tc>
        <w:tc>
          <w:tcPr>
            <w:tcW w:w="1134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515C2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Итоговое повторение изученного в 5 классе. </w:t>
            </w:r>
            <w:r w:rsidRPr="00011E73">
              <w:rPr>
                <w:rFonts w:ascii="Times New Roman" w:hAnsi="Times New Roman"/>
                <w:sz w:val="20"/>
                <w:szCs w:val="20"/>
              </w:rPr>
              <w:t>Знаки препинания в простом и сложном предложении</w:t>
            </w:r>
          </w:p>
          <w:p w:rsidR="00515C23" w:rsidRPr="00011E73" w:rsidRDefault="00515C23" w:rsidP="00F5734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Составление и  анализ обобщающей таблицы. Выполнение упражнений, руководствуясь усвоенными правилами.</w:t>
            </w:r>
          </w:p>
        </w:tc>
        <w:tc>
          <w:tcPr>
            <w:tcW w:w="2552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Уметь употреблять знаки завершения,   разделения,   выделения   в   простом   осложненном и сложном предложении,  видеть структуру предложений,    употреблять    изу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ченные   синтаксические   кон</w:t>
            </w: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softHyphen/>
              <w:t>струкции в речи</w:t>
            </w:r>
          </w:p>
        </w:tc>
        <w:tc>
          <w:tcPr>
            <w:tcW w:w="2976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color w:val="000000"/>
                <w:sz w:val="20"/>
                <w:szCs w:val="20"/>
              </w:rPr>
              <w:t>Соблюдать в практике письменного общения изученные пунктуационные правила; определять успешность своей работы.</w:t>
            </w:r>
          </w:p>
        </w:tc>
        <w:tc>
          <w:tcPr>
            <w:tcW w:w="1878" w:type="dxa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11E73">
              <w:rPr>
                <w:rFonts w:ascii="Times New Roman" w:hAnsi="Times New Roman"/>
                <w:bCs/>
                <w:sz w:val="20"/>
                <w:szCs w:val="20"/>
              </w:rPr>
              <w:t>Стремление  к совершенствованию собственной речи устной и письменной</w:t>
            </w:r>
          </w:p>
        </w:tc>
        <w:tc>
          <w:tcPr>
            <w:tcW w:w="1383" w:type="dxa"/>
            <w:gridSpan w:val="2"/>
          </w:tcPr>
          <w:p w:rsidR="00515C23" w:rsidRPr="00011E73" w:rsidRDefault="00515C23" w:rsidP="00694F7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11E73">
              <w:rPr>
                <w:rFonts w:ascii="Times New Roman" w:hAnsi="Times New Roman"/>
                <w:sz w:val="20"/>
                <w:szCs w:val="20"/>
              </w:rPr>
              <w:t>7.12</w:t>
            </w:r>
          </w:p>
        </w:tc>
      </w:tr>
    </w:tbl>
    <w:p w:rsidR="00515C23" w:rsidRPr="00011E73" w:rsidRDefault="00515C23" w:rsidP="00694F7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515C23" w:rsidRPr="00011E73" w:rsidRDefault="00515C23" w:rsidP="00694F73">
      <w:pPr>
        <w:spacing w:before="26" w:after="0" w:line="240" w:lineRule="auto"/>
        <w:jc w:val="center"/>
        <w:rPr>
          <w:rFonts w:ascii="Times New Roman" w:hAnsi="Times New Roman"/>
          <w:b/>
          <w:sz w:val="20"/>
          <w:szCs w:val="20"/>
          <w:lang w:eastAsia="ru-RU"/>
        </w:rPr>
      </w:pPr>
      <w:r w:rsidRPr="00011E73">
        <w:rPr>
          <w:rFonts w:ascii="Times New Roman" w:hAnsi="Times New Roman"/>
          <w:b/>
          <w:sz w:val="20"/>
          <w:szCs w:val="20"/>
          <w:lang w:eastAsia="ru-RU"/>
        </w:rPr>
        <w:t>Описание материально – технического обеспечен</w:t>
      </w:r>
      <w:r>
        <w:rPr>
          <w:rFonts w:ascii="Times New Roman" w:hAnsi="Times New Roman"/>
          <w:b/>
          <w:sz w:val="20"/>
          <w:szCs w:val="20"/>
          <w:lang w:eastAsia="ru-RU"/>
        </w:rPr>
        <w:t>ия образовательной деятельности</w:t>
      </w:r>
    </w:p>
    <w:p w:rsidR="00515C23" w:rsidRPr="00011E73" w:rsidRDefault="00515C23" w:rsidP="00694F73">
      <w:pPr>
        <w:spacing w:before="26" w:after="0" w:line="240" w:lineRule="auto"/>
        <w:jc w:val="both"/>
        <w:rPr>
          <w:rFonts w:ascii="Times New Roman" w:hAnsi="Times New Roman"/>
          <w:sz w:val="20"/>
          <w:szCs w:val="20"/>
          <w:u w:val="single"/>
          <w:lang w:eastAsia="ru-RU"/>
        </w:rPr>
      </w:pPr>
    </w:p>
    <w:p w:rsidR="00515C23" w:rsidRPr="00011E73" w:rsidRDefault="00515C23" w:rsidP="00694F73">
      <w:pPr>
        <w:numPr>
          <w:ilvl w:val="0"/>
          <w:numId w:val="9"/>
        </w:numPr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Богданова Г.А. Сборник диктантов по русскому языку. 5- 9 классы. - М.: «Просвещение», 2007 г.</w:t>
      </w:r>
    </w:p>
    <w:p w:rsidR="00515C23" w:rsidRPr="00011E73" w:rsidRDefault="00515C23" w:rsidP="00694F73">
      <w:pPr>
        <w:numPr>
          <w:ilvl w:val="0"/>
          <w:numId w:val="9"/>
        </w:numPr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М.Т.Баранов, Т.А.Ладыженская, Н.М.Шанский. Обучение русскому языку в 5 классе: Методические рекомендации к учебнику для 5 класса ОУ. -  М.: Просвещение, 2006.- 110 с.</w:t>
      </w:r>
    </w:p>
    <w:p w:rsidR="00515C23" w:rsidRPr="00011E73" w:rsidRDefault="00515C23" w:rsidP="00694F73">
      <w:pPr>
        <w:numPr>
          <w:ilvl w:val="0"/>
          <w:numId w:val="9"/>
        </w:numPr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Василенко М.В., Лагутина Е.В., Денисова М.А. Грамматика русского языка 5-9 класс (в таблицах). – М.: Издат-школа, 1997</w:t>
      </w:r>
    </w:p>
    <w:p w:rsidR="00515C23" w:rsidRPr="00011E73" w:rsidRDefault="00515C23" w:rsidP="00694F73">
      <w:pPr>
        <w:numPr>
          <w:ilvl w:val="0"/>
          <w:numId w:val="9"/>
        </w:numPr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Водолазькая С.В. Предметная неделя русского языка в школе. Конкурсы, викторины, олимпиады. – Ростов-на-Дону: «Феникс», 2008</w:t>
      </w:r>
    </w:p>
    <w:p w:rsidR="00515C23" w:rsidRPr="00011E73" w:rsidRDefault="00515C23" w:rsidP="00694F73">
      <w:pPr>
        <w:numPr>
          <w:ilvl w:val="0"/>
          <w:numId w:val="9"/>
        </w:numPr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Гдалевич Л.А., Фудим Э.Д. Уроки русского языка в 5 классе. Книга для учителя. – М.: «Просвещение», 1991</w:t>
      </w:r>
    </w:p>
    <w:p w:rsidR="00515C23" w:rsidRPr="00011E73" w:rsidRDefault="00515C23" w:rsidP="00694F73">
      <w:pPr>
        <w:numPr>
          <w:ilvl w:val="0"/>
          <w:numId w:val="9"/>
        </w:numPr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Зельманова Л.М., Колокольцев Е.Н. Развитие речи. Русский язык и литература. Репродукции картин. 5-7 классы. – М.: «Дрофа», 1998</w:t>
      </w:r>
    </w:p>
    <w:p w:rsidR="00515C23" w:rsidRPr="00011E73" w:rsidRDefault="00515C23" w:rsidP="00694F73">
      <w:pPr>
        <w:numPr>
          <w:ilvl w:val="0"/>
          <w:numId w:val="9"/>
        </w:numPr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Никитина Е.И. Уроки русского языка в 5 классе. Книга для учителя. – М.: «Просвещение», 2003</w:t>
      </w:r>
    </w:p>
    <w:p w:rsidR="00515C23" w:rsidRPr="00011E73" w:rsidRDefault="00515C23" w:rsidP="00694F73">
      <w:pPr>
        <w:numPr>
          <w:ilvl w:val="0"/>
          <w:numId w:val="9"/>
        </w:numPr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Орг А.О. Олимпиады по русскому языку. Книга для учителя. - М.: «Просвещение», 2002</w:t>
      </w:r>
    </w:p>
    <w:p w:rsidR="00515C23" w:rsidRPr="00011E73" w:rsidRDefault="00515C23" w:rsidP="00694F73">
      <w:pPr>
        <w:numPr>
          <w:ilvl w:val="0"/>
          <w:numId w:val="9"/>
        </w:numPr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Розенталь Д.А. Справочник по орфографии и пунктуации. – Челябинск: Юж.-Урал.кн.изд-во, 1994</w:t>
      </w:r>
    </w:p>
    <w:p w:rsidR="00515C23" w:rsidRPr="00011E73" w:rsidRDefault="00515C23" w:rsidP="00694F73">
      <w:pPr>
        <w:numPr>
          <w:ilvl w:val="0"/>
          <w:numId w:val="10"/>
        </w:numPr>
        <w:tabs>
          <w:tab w:val="num" w:pos="120"/>
        </w:tabs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Арсирий А.Т. Занимательные материалы по русскому языку. Книга для учащихся. – М.: «Просвещение», 1995</w:t>
      </w:r>
    </w:p>
    <w:p w:rsidR="00515C23" w:rsidRPr="00011E73" w:rsidRDefault="00515C23" w:rsidP="00694F73">
      <w:pPr>
        <w:numPr>
          <w:ilvl w:val="0"/>
          <w:numId w:val="10"/>
        </w:numPr>
        <w:tabs>
          <w:tab w:val="num" w:pos="120"/>
        </w:tabs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Ахременкова Л.А. К пятерке шаг за шагом, или 50 занятий с репетитором. Русский язык. 5 класс. – М.: «Просвещение», 2004 г.</w:t>
      </w:r>
    </w:p>
    <w:p w:rsidR="00515C23" w:rsidRPr="00011E73" w:rsidRDefault="00515C23" w:rsidP="00694F73">
      <w:pPr>
        <w:numPr>
          <w:ilvl w:val="0"/>
          <w:numId w:val="10"/>
        </w:numPr>
        <w:tabs>
          <w:tab w:val="num" w:pos="120"/>
        </w:tabs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bCs/>
          <w:sz w:val="20"/>
          <w:szCs w:val="20"/>
          <w:lang w:eastAsia="ru-RU"/>
        </w:rPr>
        <w:t>Баранов М.Т., Ладыженская Т.А., Тростенцова Л.А., Григорян Л.Т., Кулибаба И.И. «Русский язык. 5 класс»: М.: «Просвещение», 2008</w:t>
      </w:r>
    </w:p>
    <w:p w:rsidR="00515C23" w:rsidRPr="00011E73" w:rsidRDefault="00515C23" w:rsidP="00694F73">
      <w:pPr>
        <w:numPr>
          <w:ilvl w:val="0"/>
          <w:numId w:val="10"/>
        </w:numPr>
        <w:tabs>
          <w:tab w:val="num" w:pos="120"/>
        </w:tabs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Книгина М.П. Тесты по русскому языку 5 класс. – Саратов: Лицей, 2002</w:t>
      </w:r>
    </w:p>
    <w:p w:rsidR="00515C23" w:rsidRPr="00011E73" w:rsidRDefault="00515C23" w:rsidP="00694F73">
      <w:pPr>
        <w:numPr>
          <w:ilvl w:val="0"/>
          <w:numId w:val="10"/>
        </w:numPr>
        <w:tabs>
          <w:tab w:val="num" w:pos="120"/>
        </w:tabs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Коробкина В.А. Русский язык 5 класс. Тетрадь с печатной основой. – Тобольск: Лава, 2000</w:t>
      </w:r>
    </w:p>
    <w:p w:rsidR="00515C23" w:rsidRPr="00011E73" w:rsidRDefault="00515C23" w:rsidP="00694F73">
      <w:pPr>
        <w:numPr>
          <w:ilvl w:val="0"/>
          <w:numId w:val="10"/>
        </w:numPr>
        <w:tabs>
          <w:tab w:val="num" w:pos="120"/>
        </w:tabs>
        <w:spacing w:before="26" w:after="0" w:line="240" w:lineRule="auto"/>
        <w:ind w:left="709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bCs/>
          <w:sz w:val="20"/>
          <w:szCs w:val="20"/>
          <w:lang w:eastAsia="ru-RU"/>
        </w:rPr>
        <w:t>Шанский Н.М. В мире слов. -  М.: «Просвещение», 1985</w:t>
      </w:r>
    </w:p>
    <w:p w:rsidR="00515C23" w:rsidRPr="00520598" w:rsidRDefault="00515C23" w:rsidP="00520598">
      <w:pPr>
        <w:spacing w:before="26" w:after="0" w:line="240" w:lineRule="auto"/>
        <w:jc w:val="both"/>
        <w:rPr>
          <w:rFonts w:ascii="Times New Roman" w:hAnsi="Times New Roman"/>
          <w:sz w:val="20"/>
          <w:szCs w:val="20"/>
          <w:lang w:eastAsia="ru-RU"/>
        </w:rPr>
      </w:pPr>
      <w:r w:rsidRPr="00011E73">
        <w:rPr>
          <w:rFonts w:ascii="Times New Roman" w:hAnsi="Times New Roman"/>
          <w:sz w:val="20"/>
          <w:szCs w:val="20"/>
          <w:lang w:eastAsia="ru-RU"/>
        </w:rPr>
        <w:t>Таблицы и раздаточный материал по русскому языку для 5 класса.Мультимедийные пособия</w:t>
      </w:r>
      <w:r>
        <w:rPr>
          <w:rFonts w:ascii="Times New Roman" w:hAnsi="Times New Roman"/>
          <w:i/>
          <w:sz w:val="20"/>
          <w:szCs w:val="20"/>
          <w:lang w:eastAsia="ru-RU"/>
        </w:rPr>
        <w:t>.</w:t>
      </w:r>
    </w:p>
    <w:sectPr w:rsidR="00515C23" w:rsidRPr="00520598" w:rsidSect="00F959CE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bullet"/>
      <w:lvlText w:val=""/>
      <w:lvlJc w:val="left"/>
      <w:pPr>
        <w:tabs>
          <w:tab w:val="num" w:pos="1603"/>
        </w:tabs>
        <w:ind w:left="1603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963"/>
        </w:tabs>
        <w:ind w:left="1963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2323"/>
        </w:tabs>
        <w:ind w:left="2323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2683"/>
        </w:tabs>
        <w:ind w:left="2683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3043"/>
        </w:tabs>
        <w:ind w:left="3043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3403"/>
        </w:tabs>
        <w:ind w:left="3403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3763"/>
        </w:tabs>
        <w:ind w:left="3763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4123"/>
        </w:tabs>
        <w:ind w:left="4123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4483"/>
        </w:tabs>
        <w:ind w:left="4483" w:hanging="360"/>
      </w:pPr>
      <w:rPr>
        <w:rFonts w:ascii="OpenSymbol" w:hAnsi="OpenSymbol"/>
      </w:rPr>
    </w:lvl>
  </w:abstractNum>
  <w:abstractNum w:abstractNumId="1">
    <w:nsid w:val="018B5A1E"/>
    <w:multiLevelType w:val="hybridMultilevel"/>
    <w:tmpl w:val="B37C256A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134B5A7F"/>
    <w:multiLevelType w:val="hybridMultilevel"/>
    <w:tmpl w:val="6BD4470C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239247C3"/>
    <w:multiLevelType w:val="multilevel"/>
    <w:tmpl w:val="FD66FA0E"/>
    <w:lvl w:ilvl="0">
      <w:start w:val="1"/>
      <w:numFmt w:val="bullet"/>
      <w:lvlText w:val="•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2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4">
    <w:nsid w:val="27F47AB3"/>
    <w:multiLevelType w:val="hybridMultilevel"/>
    <w:tmpl w:val="B738814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34056DB"/>
    <w:multiLevelType w:val="hybridMultilevel"/>
    <w:tmpl w:val="B972D5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6">
    <w:nsid w:val="495E6439"/>
    <w:multiLevelType w:val="hybridMultilevel"/>
    <w:tmpl w:val="7F1E1A2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>
    <w:nsid w:val="56E85AF6"/>
    <w:multiLevelType w:val="hybridMultilevel"/>
    <w:tmpl w:val="A84C1180"/>
    <w:lvl w:ilvl="0" w:tplc="CA3E3B70"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D427B95"/>
    <w:multiLevelType w:val="hybridMultilevel"/>
    <w:tmpl w:val="F3E8BB5C"/>
    <w:lvl w:ilvl="0" w:tplc="2F982836">
      <w:start w:val="1"/>
      <w:numFmt w:val="decimal"/>
      <w:lvlText w:val="%1)"/>
      <w:lvlJc w:val="left"/>
      <w:pPr>
        <w:ind w:left="720" w:hanging="360"/>
      </w:pPr>
      <w:rPr>
        <w:rFonts w:cs="Times New Roman"/>
        <w:b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9">
    <w:nsid w:val="6E70159D"/>
    <w:multiLevelType w:val="hybridMultilevel"/>
    <w:tmpl w:val="CEC2657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0">
    <w:nsid w:val="6F8F16BB"/>
    <w:multiLevelType w:val="hybridMultilevel"/>
    <w:tmpl w:val="90929A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0"/>
  </w:num>
  <w:num w:numId="2">
    <w:abstractNumId w:val="3"/>
  </w:num>
  <w:num w:numId="3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86873"/>
    <w:rsid w:val="00011E73"/>
    <w:rsid w:val="00032EC2"/>
    <w:rsid w:val="0003664B"/>
    <w:rsid w:val="00040048"/>
    <w:rsid w:val="0006457D"/>
    <w:rsid w:val="00077AFF"/>
    <w:rsid w:val="00081F38"/>
    <w:rsid w:val="000B72E3"/>
    <w:rsid w:val="000C2E43"/>
    <w:rsid w:val="000D6F87"/>
    <w:rsid w:val="000E4893"/>
    <w:rsid w:val="000F18A3"/>
    <w:rsid w:val="000F368E"/>
    <w:rsid w:val="00122199"/>
    <w:rsid w:val="00186077"/>
    <w:rsid w:val="001A7681"/>
    <w:rsid w:val="002147E1"/>
    <w:rsid w:val="00233391"/>
    <w:rsid w:val="00237CD0"/>
    <w:rsid w:val="00256310"/>
    <w:rsid w:val="00274621"/>
    <w:rsid w:val="00274C32"/>
    <w:rsid w:val="00292FA2"/>
    <w:rsid w:val="002B316E"/>
    <w:rsid w:val="002C5791"/>
    <w:rsid w:val="002D6079"/>
    <w:rsid w:val="002E4873"/>
    <w:rsid w:val="002F1A3B"/>
    <w:rsid w:val="0030436C"/>
    <w:rsid w:val="0039699F"/>
    <w:rsid w:val="003A4519"/>
    <w:rsid w:val="003B7777"/>
    <w:rsid w:val="003D1D77"/>
    <w:rsid w:val="00420C04"/>
    <w:rsid w:val="004213AE"/>
    <w:rsid w:val="00462A8D"/>
    <w:rsid w:val="00462CF0"/>
    <w:rsid w:val="004679CC"/>
    <w:rsid w:val="004A2B72"/>
    <w:rsid w:val="004B186C"/>
    <w:rsid w:val="004B5630"/>
    <w:rsid w:val="0051215E"/>
    <w:rsid w:val="00515C23"/>
    <w:rsid w:val="00520598"/>
    <w:rsid w:val="00587E3F"/>
    <w:rsid w:val="005A2A51"/>
    <w:rsid w:val="005A7BAA"/>
    <w:rsid w:val="005A7F8A"/>
    <w:rsid w:val="005E29BA"/>
    <w:rsid w:val="005E3A1B"/>
    <w:rsid w:val="005E4260"/>
    <w:rsid w:val="005F3416"/>
    <w:rsid w:val="00632E95"/>
    <w:rsid w:val="00645DFD"/>
    <w:rsid w:val="00662FF0"/>
    <w:rsid w:val="00666103"/>
    <w:rsid w:val="00677F40"/>
    <w:rsid w:val="00685B34"/>
    <w:rsid w:val="00686873"/>
    <w:rsid w:val="006908DC"/>
    <w:rsid w:val="00694F73"/>
    <w:rsid w:val="006A269F"/>
    <w:rsid w:val="006A43FA"/>
    <w:rsid w:val="006F48AF"/>
    <w:rsid w:val="006F7360"/>
    <w:rsid w:val="00713DEF"/>
    <w:rsid w:val="00733B60"/>
    <w:rsid w:val="00734898"/>
    <w:rsid w:val="00774884"/>
    <w:rsid w:val="00780BC5"/>
    <w:rsid w:val="00790EFB"/>
    <w:rsid w:val="007C02CE"/>
    <w:rsid w:val="007F3BD6"/>
    <w:rsid w:val="0084027D"/>
    <w:rsid w:val="00861239"/>
    <w:rsid w:val="00875AB4"/>
    <w:rsid w:val="00897E6E"/>
    <w:rsid w:val="008A1B07"/>
    <w:rsid w:val="008C6890"/>
    <w:rsid w:val="008F59C3"/>
    <w:rsid w:val="009372C4"/>
    <w:rsid w:val="00945BC9"/>
    <w:rsid w:val="009B4058"/>
    <w:rsid w:val="009C2F93"/>
    <w:rsid w:val="009D409D"/>
    <w:rsid w:val="009F5AD2"/>
    <w:rsid w:val="00A07A38"/>
    <w:rsid w:val="00A45EF7"/>
    <w:rsid w:val="00A6706D"/>
    <w:rsid w:val="00AC055A"/>
    <w:rsid w:val="00AC15A0"/>
    <w:rsid w:val="00AE3CD7"/>
    <w:rsid w:val="00B03864"/>
    <w:rsid w:val="00B16C00"/>
    <w:rsid w:val="00B237E0"/>
    <w:rsid w:val="00B8039D"/>
    <w:rsid w:val="00BA0BED"/>
    <w:rsid w:val="00BA75D2"/>
    <w:rsid w:val="00BC20A9"/>
    <w:rsid w:val="00BD37D8"/>
    <w:rsid w:val="00BE7ACB"/>
    <w:rsid w:val="00BF7FC1"/>
    <w:rsid w:val="00C24AB3"/>
    <w:rsid w:val="00C67CCB"/>
    <w:rsid w:val="00CA1CC6"/>
    <w:rsid w:val="00CB1964"/>
    <w:rsid w:val="00CE0F72"/>
    <w:rsid w:val="00CF0DDC"/>
    <w:rsid w:val="00D410CE"/>
    <w:rsid w:val="00D62394"/>
    <w:rsid w:val="00DA0358"/>
    <w:rsid w:val="00DB2412"/>
    <w:rsid w:val="00DB2CE7"/>
    <w:rsid w:val="00DE4696"/>
    <w:rsid w:val="00E0130B"/>
    <w:rsid w:val="00E11D55"/>
    <w:rsid w:val="00E224D9"/>
    <w:rsid w:val="00E36B4C"/>
    <w:rsid w:val="00E47CA5"/>
    <w:rsid w:val="00E62F31"/>
    <w:rsid w:val="00E96321"/>
    <w:rsid w:val="00EA6C78"/>
    <w:rsid w:val="00EA7CFA"/>
    <w:rsid w:val="00EE31C5"/>
    <w:rsid w:val="00EF3E99"/>
    <w:rsid w:val="00F57340"/>
    <w:rsid w:val="00F64EBB"/>
    <w:rsid w:val="00F72BE5"/>
    <w:rsid w:val="00F92811"/>
    <w:rsid w:val="00F959CE"/>
    <w:rsid w:val="00FA081A"/>
    <w:rsid w:val="00FB0A3C"/>
    <w:rsid w:val="00FB4C12"/>
    <w:rsid w:val="00FD7363"/>
    <w:rsid w:val="00FE49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6457D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99"/>
    <w:qFormat/>
    <w:rsid w:val="003B7777"/>
    <w:rPr>
      <w:rFonts w:cs="Times New Roman"/>
      <w:b/>
      <w:bCs/>
    </w:rPr>
  </w:style>
  <w:style w:type="paragraph" w:styleId="BalloonText">
    <w:name w:val="Balloon Text"/>
    <w:basedOn w:val="Normal"/>
    <w:link w:val="BalloonTextChar"/>
    <w:uiPriority w:val="99"/>
    <w:semiHidden/>
    <w:rsid w:val="000B72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0B72E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1874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874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w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678</TotalTime>
  <Pages>63</Pages>
  <Words>20643</Words>
  <Characters>-32766</Characters>
  <Application>Microsoft Office Outlook</Application>
  <DocSecurity>0</DocSecurity>
  <Lines>0</Lines>
  <Paragraphs>0</Paragraphs>
  <ScaleCrop>false</ScaleCrop>
  <Company>SPecialiST RePack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84</cp:revision>
  <cp:lastPrinted>2016-01-12T15:46:00Z</cp:lastPrinted>
  <dcterms:created xsi:type="dcterms:W3CDTF">2015-10-20T16:56:00Z</dcterms:created>
  <dcterms:modified xsi:type="dcterms:W3CDTF">2018-12-10T08:19:00Z</dcterms:modified>
</cp:coreProperties>
</file>